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81976" w14:textId="77777777" w:rsidR="007307AC" w:rsidRPr="00714946" w:rsidRDefault="007307AC" w:rsidP="000A4F34">
      <w:pPr>
        <w:pStyle w:val="Abschnittsberschrift"/>
        <w:numPr>
          <w:ilvl w:val="0"/>
          <w:numId w:val="0"/>
        </w:numPr>
        <w:spacing w:before="0" w:after="240"/>
        <w:jc w:val="center"/>
        <w:rPr>
          <w:rFonts w:ascii="DB Neo Office" w:hAnsi="DB Neo Office"/>
        </w:rPr>
      </w:pPr>
      <w:r w:rsidRPr="00714946">
        <w:rPr>
          <w:rFonts w:ascii="DB Neo Office" w:hAnsi="DB Neo Office"/>
        </w:rPr>
        <w:t>Abnahmeniederschrift</w:t>
      </w:r>
    </w:p>
    <w:p w14:paraId="7005934A" w14:textId="77777777" w:rsidR="007307AC" w:rsidRPr="00714946" w:rsidRDefault="007307AC" w:rsidP="00240606">
      <w:pPr>
        <w:pStyle w:val="AbsatzmitAbsatznummer"/>
        <w:numPr>
          <w:ilvl w:val="0"/>
          <w:numId w:val="19"/>
        </w:numPr>
        <w:ind w:left="573" w:hanging="573"/>
        <w:rPr>
          <w:rFonts w:ascii="DB Neo Office" w:hAnsi="DB Neo Office"/>
          <w:sz w:val="12"/>
        </w:rPr>
      </w:pPr>
      <w:r w:rsidRPr="00714946">
        <w:rPr>
          <w:rFonts w:ascii="DB Neo Office" w:hAnsi="DB Neo Office"/>
        </w:rPr>
        <w:t>Bezeichnung der Arch./Ing.-Leistung:</w:t>
      </w:r>
      <w:r w:rsidRPr="00714946">
        <w:rPr>
          <w:rFonts w:ascii="DB Neo Office" w:hAnsi="DB Neo Office"/>
          <w:sz w:val="12"/>
        </w:rPr>
        <w:t xml:space="preserve"> </w:t>
      </w:r>
    </w:p>
    <w:p w14:paraId="20F06C67" w14:textId="2F75B782" w:rsidR="007307AC" w:rsidRPr="00714946" w:rsidRDefault="007307AC" w:rsidP="00240606">
      <w:pPr>
        <w:pStyle w:val="AbsatzmitAbsatznummer"/>
        <w:numPr>
          <w:ilvl w:val="0"/>
          <w:numId w:val="0"/>
        </w:numPr>
        <w:tabs>
          <w:tab w:val="left" w:pos="567"/>
          <w:tab w:val="left" w:pos="9498"/>
        </w:tabs>
        <w:ind w:left="567" w:hanging="567"/>
        <w:rPr>
          <w:rFonts w:ascii="DB Neo Office" w:hAnsi="DB Neo Office"/>
        </w:rPr>
      </w:pPr>
      <w:r w:rsidRPr="00714946">
        <w:rPr>
          <w:rFonts w:ascii="DB Neo Office" w:hAnsi="DB Neo Office"/>
          <w:sz w:val="12"/>
        </w:rPr>
        <w:tab/>
      </w:r>
      <w:r w:rsidR="00765D61">
        <w:t>Bauüberwachung</w:t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427B8243" w14:textId="0EC20EAF" w:rsidR="007307AC" w:rsidRPr="00714946" w:rsidRDefault="007307AC" w:rsidP="00240606">
      <w:pPr>
        <w:pStyle w:val="EinrckungmitAnstrich"/>
        <w:tabs>
          <w:tab w:val="left" w:pos="567"/>
          <w:tab w:val="left" w:pos="2410"/>
          <w:tab w:val="left" w:pos="4253"/>
          <w:tab w:val="left" w:pos="4820"/>
          <w:tab w:val="left" w:pos="5387"/>
          <w:tab w:val="left" w:pos="9498"/>
        </w:tabs>
        <w:spacing w:after="120" w:line="240" w:lineRule="auto"/>
        <w:ind w:left="567" w:firstLine="0"/>
        <w:rPr>
          <w:rFonts w:ascii="DB Neo Office" w:hAnsi="DB Neo Office"/>
          <w:sz w:val="12"/>
        </w:rPr>
      </w:pPr>
      <w:r w:rsidRPr="00714946">
        <w:rPr>
          <w:rFonts w:ascii="DB Neo Office" w:hAnsi="DB Neo Office"/>
        </w:rPr>
        <w:t xml:space="preserve">Ing.-Vertrag Nr.: </w:t>
      </w:r>
      <w:r w:rsidRPr="00714946">
        <w:rPr>
          <w:rFonts w:ascii="DB Neo Office" w:hAnsi="DB Neo Office"/>
        </w:rPr>
        <w:tab/>
      </w:r>
      <w:r w:rsidR="00C270B5" w:rsidRPr="00C270B5">
        <w:t>26FEI87613</w:t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  <w:r w:rsidRPr="00714946">
        <w:rPr>
          <w:rFonts w:ascii="DB Neo Office" w:hAnsi="DB Neo Office"/>
          <w:sz w:val="12"/>
        </w:rPr>
        <w:tab/>
      </w:r>
      <w:r w:rsidRPr="00714946">
        <w:rPr>
          <w:rFonts w:ascii="DB Neo Office" w:hAnsi="DB Neo Office"/>
        </w:rPr>
        <w:t>vom</w:t>
      </w:r>
      <w:r w:rsidRPr="00714946">
        <w:rPr>
          <w:rFonts w:ascii="DB Neo Office" w:hAnsi="DB Neo Office"/>
          <w:sz w:val="12"/>
        </w:rPr>
        <w:tab/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17410BD3" w14:textId="77777777" w:rsidR="007307AC" w:rsidRPr="00714946" w:rsidRDefault="007307AC" w:rsidP="00240606">
      <w:pPr>
        <w:pStyle w:val="EinrckungmitAnstrich"/>
        <w:tabs>
          <w:tab w:val="left" w:pos="567"/>
          <w:tab w:val="left" w:pos="2410"/>
          <w:tab w:val="left" w:pos="4253"/>
          <w:tab w:val="left" w:pos="4820"/>
          <w:tab w:val="left" w:pos="9498"/>
        </w:tabs>
        <w:ind w:left="567" w:firstLine="0"/>
        <w:rPr>
          <w:rFonts w:ascii="DB Neo Office" w:hAnsi="DB Neo Office"/>
        </w:rPr>
      </w:pPr>
      <w:r w:rsidRPr="00714946">
        <w:rPr>
          <w:rFonts w:ascii="DB Neo Office" w:hAnsi="DB Neo Office"/>
        </w:rPr>
        <w:t>Projekt-Nr.:</w:t>
      </w:r>
      <w:r w:rsidRPr="00714946">
        <w:rPr>
          <w:rFonts w:ascii="DB Neo Office" w:hAnsi="DB Neo Office"/>
        </w:rPr>
        <w:tab/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  <w:r w:rsidR="00240606" w:rsidRPr="00714946">
        <w:rPr>
          <w:rFonts w:ascii="DB Neo Office" w:hAnsi="DB Neo Office"/>
        </w:rPr>
        <w:tab/>
        <w:t xml:space="preserve">Bestell-Nr.: 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356F5C12" w14:textId="77777777" w:rsidR="007307AC" w:rsidRPr="00714946" w:rsidRDefault="007307AC">
      <w:pPr>
        <w:pStyle w:val="EinrckungmitAnstrich"/>
        <w:tabs>
          <w:tab w:val="left" w:pos="567"/>
        </w:tabs>
        <w:ind w:left="567" w:hanging="567"/>
        <w:rPr>
          <w:rFonts w:ascii="DB Neo Office" w:hAnsi="DB Neo Office"/>
        </w:rPr>
      </w:pPr>
    </w:p>
    <w:p w14:paraId="0C2BDDC8" w14:textId="77777777" w:rsidR="00240606" w:rsidRPr="00714946" w:rsidRDefault="00240606" w:rsidP="00240606">
      <w:pPr>
        <w:pStyle w:val="AbsatzmitAbsatznummer"/>
        <w:numPr>
          <w:ilvl w:val="0"/>
          <w:numId w:val="19"/>
        </w:numPr>
        <w:rPr>
          <w:rFonts w:ascii="DB Neo Office" w:hAnsi="DB Neo Office"/>
          <w:sz w:val="12"/>
        </w:rPr>
      </w:pPr>
      <w:r w:rsidRPr="00714946">
        <w:rPr>
          <w:rFonts w:ascii="DB Neo Office" w:hAnsi="DB Neo Office"/>
        </w:rPr>
        <w:t>Auftragnehmer:</w:t>
      </w:r>
    </w:p>
    <w:p w14:paraId="09E800D3" w14:textId="77777777" w:rsidR="007307AC" w:rsidRPr="00714946" w:rsidRDefault="00240606" w:rsidP="00240606">
      <w:pPr>
        <w:pStyle w:val="AbsatzmitAbsatznummer"/>
        <w:numPr>
          <w:ilvl w:val="0"/>
          <w:numId w:val="0"/>
        </w:numPr>
        <w:tabs>
          <w:tab w:val="left" w:pos="567"/>
          <w:tab w:val="left" w:pos="9498"/>
        </w:tabs>
        <w:ind w:left="567" w:hanging="567"/>
        <w:rPr>
          <w:rFonts w:ascii="DB Neo Office" w:hAnsi="DB Neo Office"/>
          <w:b/>
        </w:rPr>
      </w:pPr>
      <w:r w:rsidRPr="00714946">
        <w:rPr>
          <w:rFonts w:ascii="DB Neo Office" w:hAnsi="DB Neo Office"/>
        </w:rPr>
        <w:tab/>
      </w:r>
      <w:r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Pr="00714946">
        <w:rPr>
          <w:rFonts w:ascii="DB Neo Office" w:hAnsi="DB Neo Office"/>
          <w:b/>
          <w:sz w:val="16"/>
          <w:szCs w:val="16"/>
          <w:u w:val="dotted"/>
        </w:rPr>
      </w:r>
      <w:r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Pr="00714946">
        <w:rPr>
          <w:rFonts w:ascii="DB Neo Office" w:hAnsi="DB Neo Office"/>
          <w:b/>
          <w:sz w:val="16"/>
          <w:szCs w:val="16"/>
          <w:u w:val="dotted"/>
        </w:rPr>
        <w:tab/>
      </w:r>
    </w:p>
    <w:p w14:paraId="247456DA" w14:textId="77777777" w:rsidR="007307AC" w:rsidRPr="00714946" w:rsidRDefault="007307AC">
      <w:pPr>
        <w:pStyle w:val="EinrckungmitAnstrich"/>
        <w:tabs>
          <w:tab w:val="left" w:pos="567"/>
        </w:tabs>
        <w:ind w:left="567" w:hanging="567"/>
        <w:rPr>
          <w:rFonts w:ascii="DB Neo Office" w:hAnsi="DB Neo Office"/>
        </w:rPr>
      </w:pPr>
    </w:p>
    <w:p w14:paraId="1E34A584" w14:textId="77777777" w:rsidR="007307AC" w:rsidRPr="00714946" w:rsidRDefault="007307AC" w:rsidP="00240606">
      <w:pPr>
        <w:pStyle w:val="AbsatzmitAbsatznummer"/>
        <w:numPr>
          <w:ilvl w:val="0"/>
          <w:numId w:val="0"/>
        </w:numPr>
        <w:tabs>
          <w:tab w:val="left" w:pos="567"/>
          <w:tab w:val="left" w:pos="5670"/>
          <w:tab w:val="left" w:pos="5954"/>
          <w:tab w:val="left" w:pos="9498"/>
        </w:tabs>
        <w:ind w:left="567" w:hanging="567"/>
        <w:rPr>
          <w:rFonts w:ascii="DB Neo Office" w:hAnsi="DB Neo Office"/>
        </w:rPr>
      </w:pPr>
      <w:r w:rsidRPr="00714946">
        <w:rPr>
          <w:rFonts w:ascii="DB Neo Office" w:hAnsi="DB Neo Office"/>
        </w:rPr>
        <w:t>3)</w:t>
      </w:r>
      <w:r w:rsidRPr="00714946">
        <w:rPr>
          <w:rFonts w:ascii="DB Neo Office" w:hAnsi="DB Neo Office"/>
        </w:rPr>
        <w:tab/>
        <w:t xml:space="preserve">Die Leistungen wurden begonnen am 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  <w:r w:rsidR="00240606" w:rsidRPr="00714946">
        <w:rPr>
          <w:rFonts w:ascii="DB Neo Office" w:hAnsi="DB Neo Office"/>
          <w:sz w:val="16"/>
          <w:szCs w:val="16"/>
        </w:rPr>
        <w:tab/>
      </w:r>
      <w:r w:rsidRPr="00714946">
        <w:rPr>
          <w:rFonts w:ascii="DB Neo Office" w:hAnsi="DB Neo Office"/>
        </w:rPr>
        <w:t xml:space="preserve">beendet am 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64BE74E5" w14:textId="77777777" w:rsidR="007307AC" w:rsidRPr="00714946" w:rsidRDefault="007307AC">
      <w:pPr>
        <w:pStyle w:val="EinrckungmitAnstrich"/>
        <w:tabs>
          <w:tab w:val="left" w:pos="567"/>
        </w:tabs>
        <w:ind w:left="567" w:hanging="567"/>
        <w:rPr>
          <w:rFonts w:ascii="DB Neo Office" w:hAnsi="DB Neo Office"/>
        </w:rPr>
      </w:pPr>
    </w:p>
    <w:p w14:paraId="79975B04" w14:textId="77777777" w:rsidR="007307AC" w:rsidRPr="00714946" w:rsidRDefault="007307AC">
      <w:pPr>
        <w:pStyle w:val="AbsatzmitAbsatznummer"/>
        <w:numPr>
          <w:ilvl w:val="0"/>
          <w:numId w:val="0"/>
        </w:numPr>
        <w:tabs>
          <w:tab w:val="left" w:pos="567"/>
        </w:tabs>
        <w:ind w:left="567" w:hanging="567"/>
        <w:rPr>
          <w:rFonts w:ascii="DB Neo Office" w:hAnsi="DB Neo Office"/>
        </w:rPr>
      </w:pPr>
      <w:r w:rsidRPr="00714946">
        <w:rPr>
          <w:rFonts w:ascii="DB Neo Office" w:hAnsi="DB Neo Office"/>
        </w:rPr>
        <w:t>4)</w:t>
      </w:r>
      <w:r w:rsidRPr="00714946">
        <w:rPr>
          <w:rFonts w:ascii="DB Neo Office" w:hAnsi="DB Neo Office"/>
        </w:rPr>
        <w:tab/>
        <w:t>Die Abnahme ist beantragt für:</w:t>
      </w:r>
    </w:p>
    <w:p w14:paraId="3E8BA2E3" w14:textId="77777777" w:rsidR="007307AC" w:rsidRPr="00714946" w:rsidRDefault="007307AC" w:rsidP="00240606">
      <w:pPr>
        <w:pStyle w:val="EinrckungmitAnstrich"/>
        <w:tabs>
          <w:tab w:val="left" w:pos="567"/>
        </w:tabs>
        <w:spacing w:after="120"/>
        <w:ind w:left="567" w:firstLine="0"/>
        <w:rPr>
          <w:rFonts w:ascii="DB Neo Office" w:hAnsi="DB Neo Office"/>
        </w:rPr>
      </w:pPr>
      <w:r w:rsidRPr="00714946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714946">
        <w:rPr>
          <w:rFonts w:ascii="DB Neo Office" w:hAnsi="DB Neo Office"/>
        </w:rPr>
        <w:instrText xml:space="preserve"> FORMCHECKBOX </w:instrText>
      </w:r>
      <w:r w:rsidRPr="00714946">
        <w:rPr>
          <w:rFonts w:ascii="DB Neo Office" w:hAnsi="DB Neo Office"/>
        </w:rPr>
      </w:r>
      <w:r w:rsidRPr="00714946">
        <w:rPr>
          <w:rFonts w:ascii="DB Neo Office" w:hAnsi="DB Neo Office"/>
        </w:rPr>
        <w:fldChar w:fldCharType="separate"/>
      </w:r>
      <w:r w:rsidRPr="00714946">
        <w:rPr>
          <w:rFonts w:ascii="DB Neo Office" w:hAnsi="DB Neo Office"/>
        </w:rPr>
        <w:fldChar w:fldCharType="end"/>
      </w:r>
      <w:bookmarkEnd w:id="0"/>
      <w:r w:rsidRPr="00714946">
        <w:rPr>
          <w:rFonts w:ascii="DB Neo Office" w:hAnsi="DB Neo Office"/>
        </w:rPr>
        <w:tab/>
        <w:t xml:space="preserve">die </w:t>
      </w:r>
      <w:r w:rsidR="00156526" w:rsidRPr="00714946">
        <w:rPr>
          <w:rFonts w:ascii="DB Neo Office" w:hAnsi="DB Neo Office"/>
        </w:rPr>
        <w:t>Gesamtleistung</w:t>
      </w:r>
    </w:p>
    <w:p w14:paraId="0DF4B0D0" w14:textId="073BB317" w:rsidR="007307AC" w:rsidRPr="00714946" w:rsidRDefault="007307AC">
      <w:pPr>
        <w:pStyle w:val="EinrckungmitAnstrich"/>
        <w:tabs>
          <w:tab w:val="left" w:pos="567"/>
        </w:tabs>
        <w:ind w:left="567" w:firstLine="0"/>
        <w:rPr>
          <w:rFonts w:ascii="DB Neo Office" w:hAnsi="DB Neo Office"/>
        </w:rPr>
      </w:pPr>
      <w:r w:rsidRPr="00714946">
        <w:rPr>
          <w:rFonts w:ascii="DB Neo Office" w:hAnsi="DB Neo Offic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14946">
        <w:rPr>
          <w:rFonts w:ascii="DB Neo Office" w:hAnsi="DB Neo Office"/>
        </w:rPr>
        <w:instrText xml:space="preserve"> FORMCHECKBOX </w:instrText>
      </w:r>
      <w:r w:rsidRPr="00714946">
        <w:rPr>
          <w:rFonts w:ascii="DB Neo Office" w:hAnsi="DB Neo Office"/>
        </w:rPr>
      </w:r>
      <w:r w:rsidRPr="00714946">
        <w:rPr>
          <w:rFonts w:ascii="DB Neo Office" w:hAnsi="DB Neo Office"/>
        </w:rPr>
        <w:fldChar w:fldCharType="separate"/>
      </w:r>
      <w:r w:rsidRPr="00714946">
        <w:rPr>
          <w:rFonts w:ascii="DB Neo Office" w:hAnsi="DB Neo Office"/>
        </w:rPr>
        <w:fldChar w:fldCharType="end"/>
      </w:r>
      <w:r w:rsidRPr="00714946">
        <w:rPr>
          <w:rFonts w:ascii="DB Neo Office" w:hAnsi="DB Neo Office"/>
        </w:rPr>
        <w:tab/>
        <w:t xml:space="preserve">folgende, in sich abgeschlossene Teile der </w:t>
      </w:r>
      <w:r w:rsidR="002B04E9" w:rsidRPr="00714946">
        <w:rPr>
          <w:rFonts w:ascii="DB Neo Office" w:hAnsi="DB Neo Office"/>
        </w:rPr>
        <w:t>Leistung</w:t>
      </w:r>
    </w:p>
    <w:p w14:paraId="7F2FE6F0" w14:textId="77777777" w:rsidR="007307AC" w:rsidRPr="00714946" w:rsidRDefault="007307AC">
      <w:pPr>
        <w:pStyle w:val="EinrckungmitAnstrich"/>
        <w:rPr>
          <w:rFonts w:ascii="DB Neo Office" w:hAnsi="DB Neo Office"/>
        </w:rPr>
      </w:pPr>
    </w:p>
    <w:p w14:paraId="6BBB7B0C" w14:textId="77777777" w:rsidR="007307AC" w:rsidRPr="00714946" w:rsidRDefault="007307AC" w:rsidP="00240606">
      <w:pPr>
        <w:pStyle w:val="EinrckungmitAnstrich"/>
        <w:tabs>
          <w:tab w:val="left" w:pos="9498"/>
        </w:tabs>
        <w:rPr>
          <w:rFonts w:ascii="DB Neo Office" w:hAnsi="DB Neo Office"/>
          <w:b/>
        </w:rPr>
      </w:pPr>
      <w:r w:rsidRPr="00714946">
        <w:rPr>
          <w:rFonts w:ascii="DB Neo Office" w:hAnsi="DB Neo Office"/>
        </w:rPr>
        <w:tab/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tab/>
      </w:r>
    </w:p>
    <w:p w14:paraId="126C70ED" w14:textId="77777777" w:rsidR="007307AC" w:rsidRPr="00714946" w:rsidRDefault="007307AC">
      <w:pPr>
        <w:pStyle w:val="AbsatzmitAbsatznummer"/>
        <w:numPr>
          <w:ilvl w:val="0"/>
          <w:numId w:val="0"/>
        </w:numPr>
        <w:rPr>
          <w:rFonts w:ascii="DB Neo Office" w:hAnsi="DB Neo Office"/>
        </w:rPr>
      </w:pPr>
    </w:p>
    <w:p w14:paraId="6534E76C" w14:textId="77777777" w:rsidR="007307AC" w:rsidRPr="00714946" w:rsidRDefault="007307AC" w:rsidP="00240606">
      <w:pPr>
        <w:pStyle w:val="AbsatzmitAbsatznummer"/>
        <w:numPr>
          <w:ilvl w:val="0"/>
          <w:numId w:val="0"/>
        </w:numPr>
        <w:tabs>
          <w:tab w:val="left" w:pos="567"/>
          <w:tab w:val="left" w:pos="4536"/>
        </w:tabs>
        <w:ind w:left="567" w:hanging="567"/>
        <w:rPr>
          <w:rFonts w:ascii="DB Neo Office" w:hAnsi="DB Neo Office"/>
        </w:rPr>
      </w:pPr>
      <w:r w:rsidRPr="00714946">
        <w:rPr>
          <w:rFonts w:ascii="DB Neo Office" w:hAnsi="DB Neo Office"/>
        </w:rPr>
        <w:t>5)</w:t>
      </w:r>
      <w:r w:rsidRPr="00714946">
        <w:rPr>
          <w:rFonts w:ascii="DB Neo Office" w:hAnsi="DB Neo Office"/>
        </w:rPr>
        <w:tab/>
        <w:t>Die Abnahme fand statt am</w:t>
      </w:r>
      <w:r w:rsidR="00240606" w:rsidRPr="00714946">
        <w:rPr>
          <w:rFonts w:ascii="DB Neo Office" w:hAnsi="DB Neo Office"/>
        </w:rPr>
        <w:t xml:space="preserve"> 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399F0455" w14:textId="77777777" w:rsidR="007307AC" w:rsidRPr="00714946" w:rsidRDefault="007307AC">
      <w:pPr>
        <w:pStyle w:val="AbsatzmitAbsatznummer"/>
        <w:numPr>
          <w:ilvl w:val="0"/>
          <w:numId w:val="0"/>
        </w:numPr>
        <w:ind w:left="567"/>
        <w:rPr>
          <w:rFonts w:ascii="DB Neo Office" w:hAnsi="DB Neo Office"/>
        </w:rPr>
      </w:pPr>
      <w:r w:rsidRPr="00714946">
        <w:rPr>
          <w:rFonts w:ascii="DB Neo Office" w:hAnsi="DB Neo Office"/>
        </w:rPr>
        <w:t>Teilnehmer:</w:t>
      </w:r>
    </w:p>
    <w:p w14:paraId="24761283" w14:textId="77777777" w:rsidR="007307AC" w:rsidRPr="00714946" w:rsidRDefault="007307AC" w:rsidP="00240606">
      <w:pPr>
        <w:pStyle w:val="EinrckungmitAnstrich"/>
        <w:tabs>
          <w:tab w:val="left" w:pos="3119"/>
          <w:tab w:val="left" w:pos="9498"/>
        </w:tabs>
        <w:ind w:left="3119" w:hanging="2552"/>
        <w:rPr>
          <w:rFonts w:ascii="DB Neo Office" w:hAnsi="DB Neo Office"/>
          <w:szCs w:val="22"/>
        </w:rPr>
      </w:pPr>
      <w:r w:rsidRPr="00714946">
        <w:rPr>
          <w:rFonts w:ascii="DB Neo Office" w:hAnsi="DB Neo Office"/>
        </w:rPr>
        <w:t xml:space="preserve">Für den Auftragnehmer: </w:t>
      </w:r>
      <w:r w:rsidRPr="00714946">
        <w:rPr>
          <w:rFonts w:ascii="DB Neo Office" w:hAnsi="DB Neo Office"/>
        </w:rPr>
        <w:tab/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60B0F910" w14:textId="77777777" w:rsidR="007307AC" w:rsidRPr="00714946" w:rsidRDefault="007307AC" w:rsidP="00240606">
      <w:pPr>
        <w:pStyle w:val="EinrckungmitAnstrich"/>
        <w:tabs>
          <w:tab w:val="left" w:pos="3119"/>
        </w:tabs>
        <w:ind w:hanging="397"/>
        <w:rPr>
          <w:rFonts w:ascii="DB Neo Office" w:hAnsi="DB Neo Office"/>
        </w:rPr>
      </w:pPr>
    </w:p>
    <w:p w14:paraId="004FD3FA" w14:textId="77777777" w:rsidR="007307AC" w:rsidRPr="00714946" w:rsidRDefault="007307AC" w:rsidP="00240606">
      <w:pPr>
        <w:pStyle w:val="EinrckungmitAnstrich"/>
        <w:tabs>
          <w:tab w:val="left" w:pos="3119"/>
          <w:tab w:val="left" w:pos="9498"/>
        </w:tabs>
        <w:ind w:left="3119" w:hanging="2552"/>
        <w:rPr>
          <w:rFonts w:ascii="DB Neo Office" w:hAnsi="DB Neo Office"/>
        </w:rPr>
      </w:pPr>
      <w:r w:rsidRPr="00714946">
        <w:rPr>
          <w:rFonts w:ascii="DB Neo Office" w:hAnsi="DB Neo Office"/>
        </w:rPr>
        <w:t>Für den Auftraggeber:</w:t>
      </w:r>
      <w:r w:rsidRPr="00714946">
        <w:rPr>
          <w:rFonts w:ascii="DB Neo Office" w:hAnsi="DB Neo Office"/>
        </w:rPr>
        <w:tab/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1183C649" w14:textId="77777777" w:rsidR="007307AC" w:rsidRPr="00714946" w:rsidRDefault="007307AC" w:rsidP="00240606">
      <w:pPr>
        <w:pStyle w:val="EinrckungmitAnstrich"/>
        <w:ind w:hanging="397"/>
        <w:rPr>
          <w:rFonts w:ascii="DB Neo Office" w:hAnsi="DB Neo Office"/>
        </w:rPr>
      </w:pPr>
    </w:p>
    <w:p w14:paraId="075A954C" w14:textId="77777777" w:rsidR="007307AC" w:rsidRPr="00714946" w:rsidRDefault="007307AC">
      <w:pPr>
        <w:pStyle w:val="AbsatzmitAbsatznummer"/>
        <w:numPr>
          <w:ilvl w:val="0"/>
          <w:numId w:val="0"/>
        </w:numPr>
        <w:tabs>
          <w:tab w:val="left" w:pos="567"/>
        </w:tabs>
        <w:ind w:left="567" w:hanging="567"/>
        <w:rPr>
          <w:rFonts w:ascii="DB Neo Office" w:hAnsi="DB Neo Office"/>
        </w:rPr>
      </w:pPr>
      <w:r w:rsidRPr="00714946">
        <w:rPr>
          <w:rFonts w:ascii="DB Neo Office" w:hAnsi="DB Neo Office"/>
        </w:rPr>
        <w:t>6)</w:t>
      </w:r>
      <w:r w:rsidRPr="00714946">
        <w:rPr>
          <w:rFonts w:ascii="DB Neo Office" w:hAnsi="DB Neo Office"/>
        </w:rPr>
        <w:tab/>
        <w:t xml:space="preserve">Bei der Abnahme wurden folgende Mängel bzw. fehlende Leistungen gemäß Anlage </w:t>
      </w:r>
      <w:r w:rsidR="00240606" w:rsidRPr="00714946">
        <w:rPr>
          <w:rFonts w:ascii="DB Neo Office" w:hAnsi="DB Neo Office"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sz w:val="16"/>
          <w:szCs w:val="16"/>
          <w:u w:val="dotted"/>
        </w:rPr>
      </w:r>
      <w:r w:rsidR="00240606" w:rsidRPr="00714946">
        <w:rPr>
          <w:rFonts w:ascii="DB Neo Office" w:hAnsi="DB Neo Office"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 xml:space="preserve"> </w:t>
      </w:r>
      <w:r w:rsidRPr="00714946">
        <w:rPr>
          <w:rFonts w:ascii="DB Neo Office" w:hAnsi="DB Neo Office"/>
        </w:rPr>
        <w:t>festgestellt.</w:t>
      </w:r>
    </w:p>
    <w:p w14:paraId="391E3DFD" w14:textId="77777777" w:rsidR="007307AC" w:rsidRPr="00714946" w:rsidRDefault="007307AC">
      <w:pPr>
        <w:pStyle w:val="EinrckungmitAnstrich"/>
        <w:rPr>
          <w:rFonts w:ascii="DB Neo Office" w:hAnsi="DB Neo Office"/>
        </w:rPr>
      </w:pPr>
    </w:p>
    <w:p w14:paraId="583CD37A" w14:textId="77777777" w:rsidR="007307AC" w:rsidRPr="00714946" w:rsidRDefault="007307AC">
      <w:pPr>
        <w:pStyle w:val="AbsatzmitAbsatznummer"/>
        <w:numPr>
          <w:ilvl w:val="0"/>
          <w:numId w:val="0"/>
        </w:numPr>
        <w:tabs>
          <w:tab w:val="left" w:pos="567"/>
        </w:tabs>
        <w:ind w:left="567" w:hanging="567"/>
        <w:rPr>
          <w:rFonts w:ascii="DB Neo Office" w:hAnsi="DB Neo Office"/>
        </w:rPr>
      </w:pPr>
      <w:r w:rsidRPr="00714946">
        <w:rPr>
          <w:rFonts w:ascii="DB Neo Office" w:hAnsi="DB Neo Office"/>
        </w:rPr>
        <w:t>7)</w:t>
      </w:r>
      <w:r w:rsidRPr="00714946">
        <w:rPr>
          <w:rFonts w:ascii="DB Neo Office" w:hAnsi="DB Neo Office"/>
        </w:rPr>
        <w:tab/>
        <w:t>Vorbehalte des Auftraggebers</w:t>
      </w:r>
    </w:p>
    <w:p w14:paraId="3089E70F" w14:textId="77777777" w:rsidR="007307AC" w:rsidRPr="00714946" w:rsidRDefault="007307AC" w:rsidP="00240606">
      <w:pPr>
        <w:pStyle w:val="EinrckungmitAnstrich"/>
        <w:spacing w:after="60" w:line="240" w:lineRule="auto"/>
        <w:ind w:hanging="397"/>
        <w:rPr>
          <w:rFonts w:ascii="DB Neo Office" w:hAnsi="DB Neo Office"/>
        </w:rPr>
      </w:pPr>
      <w:r w:rsidRPr="00714946">
        <w:rPr>
          <w:rFonts w:ascii="DB Neo Office" w:hAnsi="DB Neo Office"/>
        </w:rPr>
        <w:t>-</w:t>
      </w:r>
      <w:r w:rsidRPr="00714946">
        <w:rPr>
          <w:rFonts w:ascii="DB Neo Office" w:hAnsi="DB Neo Office"/>
        </w:rPr>
        <w:tab/>
        <w:t>A</w:t>
      </w:r>
      <w:r w:rsidR="00EF507A" w:rsidRPr="00714946">
        <w:rPr>
          <w:rFonts w:ascii="DB Neo Office" w:hAnsi="DB Neo Office"/>
        </w:rPr>
        <w:t>lle Ansprüche auf Mängelansprüche</w:t>
      </w:r>
      <w:r w:rsidRPr="00714946">
        <w:rPr>
          <w:rFonts w:ascii="DB Neo Office" w:hAnsi="DB Neo Office"/>
        </w:rPr>
        <w:t xml:space="preserve"> und Schadenersatz aufgrund der Feststellungen in Nr. 6 bleiben unberührt.</w:t>
      </w:r>
    </w:p>
    <w:p w14:paraId="3571E7F7" w14:textId="77777777" w:rsidR="007307AC" w:rsidRPr="00714946" w:rsidRDefault="007307AC" w:rsidP="00240606">
      <w:pPr>
        <w:pStyle w:val="EinrckungmitAnstrich"/>
        <w:spacing w:after="60" w:line="240" w:lineRule="auto"/>
        <w:ind w:hanging="397"/>
        <w:rPr>
          <w:rFonts w:ascii="DB Neo Office" w:hAnsi="DB Neo Office"/>
        </w:rPr>
      </w:pPr>
      <w:r w:rsidRPr="00714946">
        <w:rPr>
          <w:rFonts w:ascii="DB Neo Office" w:hAnsi="DB Neo Office"/>
        </w:rPr>
        <w:t>-</w:t>
      </w:r>
      <w:r w:rsidRPr="00714946">
        <w:rPr>
          <w:rFonts w:ascii="DB Neo Office" w:hAnsi="DB Neo Office"/>
        </w:rPr>
        <w:tab/>
        <w:t>Die Geltendmachung der vereinbarten Vertragsstrafe(n) wird vorbehalten.</w:t>
      </w:r>
    </w:p>
    <w:p w14:paraId="6DDCCD70" w14:textId="77777777" w:rsidR="007307AC" w:rsidRPr="00714946" w:rsidRDefault="007307AC" w:rsidP="00240606">
      <w:pPr>
        <w:pStyle w:val="EinrckungmitAnstrich"/>
        <w:tabs>
          <w:tab w:val="left" w:pos="9498"/>
        </w:tabs>
        <w:ind w:hanging="397"/>
        <w:rPr>
          <w:rFonts w:ascii="DB Neo Office" w:hAnsi="DB Neo Office"/>
        </w:rPr>
      </w:pPr>
      <w:r w:rsidRPr="00714946">
        <w:rPr>
          <w:rFonts w:ascii="DB Neo Office" w:hAnsi="DB Neo Office"/>
        </w:rPr>
        <w:t>-</w:t>
      </w:r>
      <w:r w:rsidRPr="00714946">
        <w:rPr>
          <w:rFonts w:ascii="DB Neo Office" w:hAnsi="DB Neo Office"/>
        </w:rPr>
        <w:tab/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240606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240606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4AC2324E" w14:textId="77777777" w:rsidR="007307AC" w:rsidRPr="00714946" w:rsidRDefault="007307AC" w:rsidP="000A4F34">
      <w:pPr>
        <w:pStyle w:val="UnterabsatzmitKleinbuchst"/>
        <w:numPr>
          <w:ilvl w:val="0"/>
          <w:numId w:val="0"/>
        </w:numPr>
        <w:ind w:left="1020"/>
        <w:rPr>
          <w:rFonts w:ascii="DB Neo Office" w:hAnsi="DB Neo Office"/>
        </w:rPr>
      </w:pPr>
    </w:p>
    <w:p w14:paraId="1710B47A" w14:textId="77777777" w:rsidR="007307AC" w:rsidRPr="00714946" w:rsidRDefault="007307AC">
      <w:pPr>
        <w:pStyle w:val="AbsatzmitAbsatznummer"/>
        <w:numPr>
          <w:ilvl w:val="0"/>
          <w:numId w:val="0"/>
        </w:numPr>
        <w:tabs>
          <w:tab w:val="left" w:pos="567"/>
        </w:tabs>
        <w:ind w:left="567" w:hanging="567"/>
        <w:rPr>
          <w:rFonts w:ascii="DB Neo Office" w:hAnsi="DB Neo Office"/>
        </w:rPr>
      </w:pPr>
      <w:r w:rsidRPr="00714946">
        <w:rPr>
          <w:rFonts w:ascii="DB Neo Office" w:hAnsi="DB Neo Office"/>
        </w:rPr>
        <w:t>8)</w:t>
      </w:r>
      <w:r w:rsidRPr="00714946">
        <w:rPr>
          <w:rFonts w:ascii="DB Neo Office" w:hAnsi="DB Neo Office"/>
        </w:rPr>
        <w:tab/>
        <w:t>Der Auftraggeber erklärt:</w:t>
      </w:r>
    </w:p>
    <w:p w14:paraId="76E87380" w14:textId="77777777" w:rsidR="007307AC" w:rsidRPr="00714946" w:rsidRDefault="007307AC" w:rsidP="000A4F34">
      <w:pPr>
        <w:pStyle w:val="EinrckungmitAnstrich"/>
        <w:spacing w:after="120" w:line="240" w:lineRule="auto"/>
        <w:ind w:hanging="397"/>
        <w:rPr>
          <w:rFonts w:ascii="DB Neo Office" w:hAnsi="DB Neo Office"/>
        </w:rPr>
      </w:pPr>
      <w:r w:rsidRPr="00714946">
        <w:rPr>
          <w:rFonts w:ascii="DB Neo Office" w:hAnsi="DB Neo Offic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2"/>
      <w:r w:rsidRPr="00714946">
        <w:rPr>
          <w:rFonts w:ascii="DB Neo Office" w:hAnsi="DB Neo Office"/>
        </w:rPr>
        <w:instrText xml:space="preserve"> FORMCHECKBOX </w:instrText>
      </w:r>
      <w:r w:rsidRPr="00714946">
        <w:rPr>
          <w:rFonts w:ascii="DB Neo Office" w:hAnsi="DB Neo Office"/>
        </w:rPr>
      </w:r>
      <w:r w:rsidRPr="00714946">
        <w:rPr>
          <w:rFonts w:ascii="DB Neo Office" w:hAnsi="DB Neo Office"/>
        </w:rPr>
        <w:fldChar w:fldCharType="separate"/>
      </w:r>
      <w:r w:rsidRPr="00714946">
        <w:rPr>
          <w:rFonts w:ascii="DB Neo Office" w:hAnsi="DB Neo Office"/>
        </w:rPr>
        <w:fldChar w:fldCharType="end"/>
      </w:r>
      <w:bookmarkEnd w:id="1"/>
      <w:r w:rsidRPr="00714946">
        <w:rPr>
          <w:rFonts w:ascii="DB Neo Office" w:hAnsi="DB Neo Office"/>
        </w:rPr>
        <w:tab/>
        <w:t>Die Leistung wird abgenommen.</w:t>
      </w:r>
    </w:p>
    <w:p w14:paraId="4EA3E4C5" w14:textId="77777777" w:rsidR="007307AC" w:rsidRPr="00714946" w:rsidRDefault="007307AC" w:rsidP="000A4F34">
      <w:pPr>
        <w:pStyle w:val="EinrckungmitAnstrich"/>
        <w:spacing w:after="120" w:line="240" w:lineRule="auto"/>
        <w:ind w:hanging="397"/>
        <w:rPr>
          <w:rFonts w:ascii="DB Neo Office" w:hAnsi="DB Neo Office"/>
        </w:rPr>
      </w:pPr>
      <w:r w:rsidRPr="00714946">
        <w:rPr>
          <w:rFonts w:ascii="DB Neo Office" w:hAnsi="DB Neo Offic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714946">
        <w:rPr>
          <w:rFonts w:ascii="DB Neo Office" w:hAnsi="DB Neo Office"/>
        </w:rPr>
        <w:instrText xml:space="preserve"> FORMCHECKBOX </w:instrText>
      </w:r>
      <w:r w:rsidRPr="00714946">
        <w:rPr>
          <w:rFonts w:ascii="DB Neo Office" w:hAnsi="DB Neo Office"/>
        </w:rPr>
      </w:r>
      <w:r w:rsidRPr="00714946">
        <w:rPr>
          <w:rFonts w:ascii="DB Neo Office" w:hAnsi="DB Neo Office"/>
        </w:rPr>
        <w:fldChar w:fldCharType="separate"/>
      </w:r>
      <w:r w:rsidRPr="00714946">
        <w:rPr>
          <w:rFonts w:ascii="DB Neo Office" w:hAnsi="DB Neo Office"/>
        </w:rPr>
        <w:fldChar w:fldCharType="end"/>
      </w:r>
      <w:r w:rsidRPr="00714946">
        <w:rPr>
          <w:rFonts w:ascii="DB Neo Office" w:hAnsi="DB Neo Office"/>
        </w:rPr>
        <w:tab/>
        <w:t>Die Leistung wird mit dem Vorbehalt abgenommen, dass der Auftragnehmer die in Nr. 6 genannten Mängel und Leistungen bis zu</w:t>
      </w:r>
      <w:r w:rsidR="000A4F34" w:rsidRPr="00714946">
        <w:rPr>
          <w:rFonts w:ascii="DB Neo Office" w:hAnsi="DB Neo Office"/>
        </w:rPr>
        <w:t xml:space="preserve">m 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Pr="00714946">
        <w:rPr>
          <w:rFonts w:ascii="DB Neo Office" w:hAnsi="DB Neo Office"/>
        </w:rPr>
        <w:t xml:space="preserve"> beseitigt bzw. ausführt.</w:t>
      </w:r>
    </w:p>
    <w:p w14:paraId="008C295F" w14:textId="77777777" w:rsidR="007307AC" w:rsidRPr="00714946" w:rsidRDefault="007307AC">
      <w:pPr>
        <w:pStyle w:val="EinrckungmitAnstrich"/>
        <w:ind w:hanging="397"/>
        <w:rPr>
          <w:rFonts w:ascii="DB Neo Office" w:hAnsi="DB Neo Office"/>
        </w:rPr>
      </w:pPr>
      <w:r w:rsidRPr="00714946">
        <w:rPr>
          <w:rFonts w:ascii="DB Neo Office" w:hAnsi="DB Neo Offic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714946">
        <w:rPr>
          <w:rFonts w:ascii="DB Neo Office" w:hAnsi="DB Neo Office"/>
        </w:rPr>
        <w:instrText xml:space="preserve"> FORMCHECKBOX </w:instrText>
      </w:r>
      <w:r w:rsidRPr="00714946">
        <w:rPr>
          <w:rFonts w:ascii="DB Neo Office" w:hAnsi="DB Neo Office"/>
        </w:rPr>
      </w:r>
      <w:r w:rsidRPr="00714946">
        <w:rPr>
          <w:rFonts w:ascii="DB Neo Office" w:hAnsi="DB Neo Office"/>
        </w:rPr>
        <w:fldChar w:fldCharType="separate"/>
      </w:r>
      <w:r w:rsidRPr="00714946">
        <w:rPr>
          <w:rFonts w:ascii="DB Neo Office" w:hAnsi="DB Neo Office"/>
        </w:rPr>
        <w:fldChar w:fldCharType="end"/>
      </w:r>
      <w:r w:rsidRPr="00714946">
        <w:rPr>
          <w:rFonts w:ascii="DB Neo Office" w:hAnsi="DB Neo Office"/>
        </w:rPr>
        <w:tab/>
        <w:t>Die Abnahme der Leistung wird wegen wesentlicher Mängel verweigert.</w:t>
      </w:r>
    </w:p>
    <w:p w14:paraId="1C1BBFC9" w14:textId="77777777" w:rsidR="007307AC" w:rsidRPr="00714946" w:rsidRDefault="007307AC">
      <w:pPr>
        <w:pStyle w:val="EinrckungmitAnstrich"/>
        <w:rPr>
          <w:rFonts w:ascii="DB Neo Office" w:hAnsi="DB Neo Office"/>
        </w:rPr>
      </w:pPr>
    </w:p>
    <w:p w14:paraId="6F99442E" w14:textId="77777777" w:rsidR="007307AC" w:rsidRPr="00714946" w:rsidRDefault="007307AC">
      <w:pPr>
        <w:pStyle w:val="EinrckungmitAnstrich"/>
        <w:rPr>
          <w:rFonts w:ascii="DB Neo Office" w:hAnsi="DB Neo Office"/>
        </w:rPr>
      </w:pPr>
    </w:p>
    <w:p w14:paraId="65D98CF6" w14:textId="77777777" w:rsidR="007307AC" w:rsidRPr="00714946" w:rsidRDefault="007307AC">
      <w:pPr>
        <w:pStyle w:val="EinrckungmitAnstrich"/>
        <w:jc w:val="center"/>
        <w:rPr>
          <w:rFonts w:ascii="DB Neo Office" w:hAnsi="DB Neo Office"/>
        </w:rPr>
      </w:pPr>
    </w:p>
    <w:p w14:paraId="66019F58" w14:textId="77777777" w:rsidR="007307AC" w:rsidRPr="00714946" w:rsidRDefault="00F0244A" w:rsidP="000A4F34">
      <w:pPr>
        <w:pStyle w:val="EinrckungmitAnstrich"/>
        <w:tabs>
          <w:tab w:val="left" w:pos="5245"/>
          <w:tab w:val="left" w:pos="5812"/>
          <w:tab w:val="left" w:pos="7371"/>
        </w:tabs>
        <w:jc w:val="left"/>
        <w:rPr>
          <w:rFonts w:ascii="DB Neo Office" w:hAnsi="DB Neo Office"/>
        </w:rPr>
      </w:pPr>
      <w:r w:rsidRPr="00714946">
        <w:rPr>
          <w:rFonts w:ascii="DB Neo Office" w:hAnsi="DB Neo Office"/>
        </w:rPr>
        <w:t>Anerkannt</w:t>
      </w:r>
      <w:r w:rsidR="007307AC" w:rsidRPr="00714946">
        <w:rPr>
          <w:rFonts w:ascii="DB Neo Office" w:hAnsi="DB Neo Office"/>
        </w:rPr>
        <w:t xml:space="preserve">: </w:t>
      </w:r>
      <w:r w:rsidR="000A4F34" w:rsidRPr="00714946">
        <w:rPr>
          <w:rFonts w:ascii="DB Neo Office" w:hAnsi="DB Neo Office"/>
          <w:sz w:val="16"/>
          <w:szCs w:val="16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A4F34" w:rsidRPr="00714946">
        <w:rPr>
          <w:rFonts w:ascii="DB Neo Office" w:hAnsi="DB Neo Office"/>
          <w:sz w:val="16"/>
          <w:szCs w:val="16"/>
          <w:u w:val="dotted"/>
        </w:rPr>
        <w:instrText xml:space="preserve"> FORMTEXT </w:instrText>
      </w:r>
      <w:r w:rsidR="000A4F34" w:rsidRPr="00714946">
        <w:rPr>
          <w:rFonts w:ascii="DB Neo Office" w:hAnsi="DB Neo Office"/>
          <w:sz w:val="16"/>
          <w:szCs w:val="16"/>
          <w:u w:val="dotted"/>
        </w:rPr>
      </w:r>
      <w:r w:rsidR="000A4F34" w:rsidRPr="00714946">
        <w:rPr>
          <w:rFonts w:ascii="DB Neo Office" w:hAnsi="DB Neo Office"/>
          <w:sz w:val="16"/>
          <w:szCs w:val="16"/>
          <w:u w:val="dotted"/>
        </w:rPr>
        <w:fldChar w:fldCharType="separate"/>
      </w:r>
      <w:r w:rsidR="000A4F34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sz w:val="16"/>
          <w:szCs w:val="16"/>
          <w:u w:val="dotted"/>
        </w:rPr>
        <w:fldChar w:fldCharType="end"/>
      </w:r>
      <w:r w:rsidR="000A4F34" w:rsidRPr="00714946">
        <w:rPr>
          <w:rFonts w:ascii="DB Neo Office" w:hAnsi="DB Neo Office"/>
          <w:sz w:val="16"/>
          <w:szCs w:val="16"/>
          <w:u w:val="dotted"/>
        </w:rPr>
        <w:tab/>
      </w:r>
      <w:r w:rsidR="000A4F34" w:rsidRPr="00714946">
        <w:rPr>
          <w:rFonts w:ascii="DB Neo Office" w:hAnsi="DB Neo Office"/>
          <w:sz w:val="16"/>
          <w:szCs w:val="16"/>
        </w:rPr>
        <w:tab/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instrText xml:space="preserve"> FORMTEXT </w:instrTex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separate"/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noProof/>
          <w:sz w:val="16"/>
          <w:szCs w:val="16"/>
          <w:u w:val="dotted"/>
        </w:rPr>
        <w:t> </w:t>
      </w:r>
      <w:r w:rsidR="000A4F34" w:rsidRPr="00714946">
        <w:rPr>
          <w:rFonts w:ascii="DB Neo Office" w:hAnsi="DB Neo Office"/>
          <w:b/>
          <w:sz w:val="16"/>
          <w:szCs w:val="16"/>
          <w:u w:val="dotted"/>
        </w:rPr>
        <w:fldChar w:fldCharType="end"/>
      </w:r>
      <w:r w:rsidR="000A4F34" w:rsidRPr="00714946">
        <w:rPr>
          <w:rFonts w:ascii="DB Neo Office" w:hAnsi="DB Neo Office"/>
          <w:sz w:val="16"/>
          <w:szCs w:val="16"/>
          <w:u w:val="dotted"/>
        </w:rPr>
        <w:tab/>
      </w:r>
    </w:p>
    <w:p w14:paraId="674AD4F9" w14:textId="77777777" w:rsidR="007307AC" w:rsidRPr="00714946" w:rsidRDefault="007307AC" w:rsidP="000A4F34">
      <w:pPr>
        <w:pStyle w:val="EinrckungmitAnstrich"/>
        <w:tabs>
          <w:tab w:val="left" w:pos="2977"/>
          <w:tab w:val="left" w:pos="6521"/>
        </w:tabs>
        <w:jc w:val="left"/>
        <w:rPr>
          <w:rFonts w:ascii="DB Neo Office" w:hAnsi="DB Neo Office"/>
          <w:vertAlign w:val="superscript"/>
        </w:rPr>
      </w:pPr>
      <w:r w:rsidRPr="00714946">
        <w:rPr>
          <w:rFonts w:ascii="DB Neo Office" w:hAnsi="DB Neo Office"/>
          <w:vertAlign w:val="superscript"/>
        </w:rPr>
        <w:tab/>
      </w:r>
      <w:r w:rsidRPr="00714946">
        <w:rPr>
          <w:rFonts w:ascii="DB Neo Office" w:hAnsi="DB Neo Office"/>
          <w:vertAlign w:val="superscript"/>
        </w:rPr>
        <w:tab/>
        <w:t>(Ort)</w:t>
      </w:r>
      <w:r w:rsidRPr="00714946">
        <w:rPr>
          <w:rFonts w:ascii="DB Neo Office" w:hAnsi="DB Neo Office"/>
          <w:vertAlign w:val="superscript"/>
        </w:rPr>
        <w:tab/>
        <w:t>(Datum)</w:t>
      </w:r>
    </w:p>
    <w:p w14:paraId="3CD944C6" w14:textId="77777777" w:rsidR="007307AC" w:rsidRPr="00714946" w:rsidRDefault="007307AC">
      <w:pPr>
        <w:pStyle w:val="EinrckungmitAnstrich"/>
        <w:tabs>
          <w:tab w:val="left" w:pos="2835"/>
          <w:tab w:val="left" w:pos="5670"/>
        </w:tabs>
        <w:rPr>
          <w:rFonts w:ascii="DB Neo Office" w:hAnsi="DB Neo Office"/>
        </w:rPr>
      </w:pPr>
    </w:p>
    <w:p w14:paraId="7630447B" w14:textId="77777777" w:rsidR="007307AC" w:rsidRPr="00714946" w:rsidRDefault="007307AC">
      <w:pPr>
        <w:pStyle w:val="EinrckungmitAnstrich"/>
        <w:tabs>
          <w:tab w:val="left" w:pos="2835"/>
          <w:tab w:val="left" w:pos="5670"/>
        </w:tabs>
        <w:rPr>
          <w:rFonts w:ascii="DB Neo Office" w:hAnsi="DB Neo Office"/>
        </w:rPr>
      </w:pPr>
    </w:p>
    <w:p w14:paraId="34C019BF" w14:textId="77777777" w:rsidR="007307AC" w:rsidRPr="00714946" w:rsidRDefault="007307AC">
      <w:pPr>
        <w:pStyle w:val="EinrckungmitAnstrich"/>
        <w:tabs>
          <w:tab w:val="left" w:pos="2835"/>
          <w:tab w:val="left" w:pos="5670"/>
        </w:tabs>
        <w:jc w:val="center"/>
        <w:rPr>
          <w:rFonts w:ascii="DB Neo Office" w:hAnsi="DB Neo Office"/>
          <w:sz w:val="12"/>
        </w:rPr>
      </w:pPr>
      <w:r w:rsidRPr="00714946">
        <w:rPr>
          <w:rFonts w:ascii="DB Neo Office" w:hAnsi="DB Neo Office"/>
          <w:sz w:val="12"/>
        </w:rPr>
        <w:t>.......................................................................................................</w:t>
      </w:r>
      <w:r w:rsidRPr="00714946">
        <w:rPr>
          <w:rFonts w:ascii="DB Neo Office" w:hAnsi="DB Neo Office"/>
          <w:sz w:val="12"/>
        </w:rPr>
        <w:tab/>
        <w:t>.........................................................................................................</w:t>
      </w:r>
    </w:p>
    <w:p w14:paraId="48A87FFD" w14:textId="77777777" w:rsidR="007307AC" w:rsidRPr="00714946" w:rsidRDefault="007307AC">
      <w:pPr>
        <w:ind w:left="709"/>
        <w:rPr>
          <w:rFonts w:ascii="DB Neo Office" w:hAnsi="DB Neo Office"/>
          <w:vertAlign w:val="superscript"/>
        </w:rPr>
      </w:pPr>
      <w:r w:rsidRPr="00714946">
        <w:rPr>
          <w:rFonts w:ascii="DB Neo Office" w:hAnsi="DB Neo Office"/>
          <w:vertAlign w:val="superscript"/>
        </w:rPr>
        <w:tab/>
      </w:r>
      <w:r w:rsidRPr="00714946">
        <w:rPr>
          <w:rFonts w:ascii="DB Neo Office" w:hAnsi="DB Neo Office"/>
          <w:vertAlign w:val="superscript"/>
        </w:rPr>
        <w:tab/>
        <w:t>(Unterschrift des Projektverantwortlichen)</w:t>
      </w:r>
      <w:r w:rsidRPr="00714946">
        <w:rPr>
          <w:rFonts w:ascii="DB Neo Office" w:hAnsi="DB Neo Office"/>
          <w:vertAlign w:val="superscript"/>
        </w:rPr>
        <w:tab/>
      </w:r>
      <w:r w:rsidRPr="00714946">
        <w:rPr>
          <w:rFonts w:ascii="DB Neo Office" w:hAnsi="DB Neo Office"/>
          <w:vertAlign w:val="superscript"/>
        </w:rPr>
        <w:tab/>
      </w:r>
      <w:r w:rsidRPr="00714946">
        <w:rPr>
          <w:rFonts w:ascii="DB Neo Office" w:hAnsi="DB Neo Office"/>
          <w:vertAlign w:val="superscript"/>
        </w:rPr>
        <w:tab/>
      </w:r>
      <w:r w:rsidR="00E42CA4" w:rsidRPr="00714946">
        <w:rPr>
          <w:rFonts w:ascii="DB Neo Office" w:hAnsi="DB Neo Office"/>
          <w:vertAlign w:val="superscript"/>
        </w:rPr>
        <w:tab/>
      </w:r>
      <w:r w:rsidR="00E42CA4" w:rsidRPr="00714946">
        <w:rPr>
          <w:rFonts w:ascii="DB Neo Office" w:hAnsi="DB Neo Office"/>
          <w:vertAlign w:val="superscript"/>
        </w:rPr>
        <w:tab/>
      </w:r>
      <w:r w:rsidR="00E42CA4" w:rsidRPr="00714946">
        <w:rPr>
          <w:rFonts w:ascii="DB Neo Office" w:hAnsi="DB Neo Office"/>
          <w:vertAlign w:val="superscript"/>
        </w:rPr>
        <w:tab/>
      </w:r>
      <w:r w:rsidR="00E42CA4" w:rsidRPr="00714946">
        <w:rPr>
          <w:rFonts w:ascii="DB Neo Office" w:hAnsi="DB Neo Office"/>
          <w:vertAlign w:val="superscript"/>
        </w:rPr>
        <w:tab/>
      </w:r>
      <w:r w:rsidR="00E42CA4" w:rsidRPr="00714946">
        <w:rPr>
          <w:rFonts w:ascii="DB Neo Office" w:hAnsi="DB Neo Office"/>
          <w:vertAlign w:val="superscript"/>
        </w:rPr>
        <w:tab/>
      </w:r>
      <w:r w:rsidR="00E42CA4" w:rsidRPr="00714946">
        <w:rPr>
          <w:rFonts w:ascii="DB Neo Office" w:hAnsi="DB Neo Office"/>
          <w:vertAlign w:val="superscript"/>
        </w:rPr>
        <w:tab/>
      </w:r>
      <w:r w:rsidR="00E42CA4" w:rsidRPr="00714946">
        <w:rPr>
          <w:rFonts w:ascii="DB Neo Office" w:hAnsi="DB Neo Office"/>
          <w:vertAlign w:val="superscript"/>
        </w:rPr>
        <w:tab/>
      </w:r>
      <w:r w:rsidRPr="00714946">
        <w:rPr>
          <w:rFonts w:ascii="DB Neo Office" w:hAnsi="DB Neo Office"/>
          <w:vertAlign w:val="superscript"/>
        </w:rPr>
        <w:t>(Unterschrift des Auftragnehmers)</w:t>
      </w:r>
    </w:p>
    <w:p w14:paraId="0342F151" w14:textId="77777777" w:rsidR="007307AC" w:rsidRPr="00714946" w:rsidRDefault="007307AC">
      <w:pPr>
        <w:ind w:left="709"/>
        <w:jc w:val="right"/>
        <w:rPr>
          <w:rFonts w:ascii="DB Neo Office" w:hAnsi="DB Neo Office"/>
          <w:sz w:val="36"/>
          <w:vertAlign w:val="superscript"/>
        </w:rPr>
      </w:pPr>
      <w:r w:rsidRPr="00714946">
        <w:rPr>
          <w:rFonts w:ascii="DB Neo Office" w:hAnsi="DB Neo Office"/>
          <w:sz w:val="36"/>
          <w:vertAlign w:val="superscript"/>
        </w:rPr>
        <w:sym w:font="Wingdings" w:char="F071"/>
      </w:r>
    </w:p>
    <w:sectPr w:rsidR="007307AC" w:rsidRPr="00714946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851" w:left="1418" w:header="567" w:footer="1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04CD2" w14:textId="77777777" w:rsidR="008011CF" w:rsidRDefault="008011CF">
      <w:r>
        <w:separator/>
      </w:r>
    </w:p>
  </w:endnote>
  <w:endnote w:type="continuationSeparator" w:id="0">
    <w:p w14:paraId="159FDC00" w14:textId="77777777" w:rsidR="008011CF" w:rsidRDefault="0080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altName w:val="Calibri"/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7586D" w14:textId="77777777" w:rsidR="00FD5FA7" w:rsidRDefault="00FD5FA7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01.04.2011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FD5FA7" w14:paraId="58E2DEFA" w14:textId="77777777">
      <w:tc>
        <w:tcPr>
          <w:tcW w:w="1701" w:type="dxa"/>
        </w:tcPr>
        <w:p w14:paraId="0BE8D2DF" w14:textId="77777777" w:rsidR="00FD5FA7" w:rsidRDefault="00FD5FA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QUOTE "01.04.2011" \* MERGEFORMAT </w:instrText>
          </w:r>
          <w:r>
            <w:rPr>
              <w:sz w:val="16"/>
            </w:rPr>
            <w:fldChar w:fldCharType="separate"/>
          </w:r>
          <w:r>
            <w:rPr>
              <w:noProof/>
              <w:sz w:val="16"/>
            </w:rPr>
            <w:t>01.04.2011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7DEE5A2C" w14:textId="77777777" w:rsidR="00FD5FA7" w:rsidRDefault="00FD5FA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3C064DC9" w14:textId="77777777" w:rsidR="00FD5FA7" w:rsidRDefault="00FD5FA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proofErr w:type="spellStart"/>
          <w:r>
            <w:rPr>
              <w:sz w:val="16"/>
            </w:rPr>
            <w:t>xx.xx.xxxx</w:t>
          </w:r>
          <w:proofErr w:type="spellEnd"/>
        </w:p>
      </w:tc>
    </w:tr>
  </w:tbl>
  <w:p w14:paraId="1290F730" w14:textId="77777777" w:rsidR="00FD5FA7" w:rsidRDefault="00FD5FA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8D30E9" w:rsidRPr="00ED0BFF" w14:paraId="0D5E3FCF" w14:textId="77777777" w:rsidTr="0063518D">
      <w:tc>
        <w:tcPr>
          <w:tcW w:w="1701" w:type="dxa"/>
        </w:tcPr>
        <w:p w14:paraId="48C4E1CD" w14:textId="77777777" w:rsidR="008D30E9" w:rsidRPr="00ED0BFF" w:rsidRDefault="008D30E9" w:rsidP="001E2CD0">
          <w:pPr>
            <w:pStyle w:val="FuzeileRechts"/>
            <w:rPr>
              <w:rFonts w:ascii="DB Neo Office" w:hAnsi="DB Neo Office"/>
              <w:b/>
            </w:rPr>
          </w:pPr>
          <w:r w:rsidRPr="00ED0BFF">
            <w:rPr>
              <w:rFonts w:ascii="DB Neo Office" w:hAnsi="DB Neo Office"/>
              <w:b/>
            </w:rPr>
            <w:t>20</w:t>
          </w:r>
          <w:r w:rsidR="001E2CD0" w:rsidRPr="00ED0BFF">
            <w:rPr>
              <w:rFonts w:ascii="DB Neo Office" w:hAnsi="DB Neo Office"/>
              <w:b/>
            </w:rPr>
            <w:t>8</w:t>
          </w:r>
          <w:r w:rsidRPr="00ED0BFF">
            <w:rPr>
              <w:rFonts w:ascii="DB Neo Office" w:hAnsi="DB Neo Office"/>
              <w:b/>
            </w:rPr>
            <w:t>.</w:t>
          </w:r>
          <w:r w:rsidR="009309BB" w:rsidRPr="00ED0BFF">
            <w:rPr>
              <w:rFonts w:ascii="DB Neo Office" w:hAnsi="DB Neo Office"/>
              <w:b/>
            </w:rPr>
            <w:t>14</w:t>
          </w:r>
          <w:r w:rsidR="001E2CD0" w:rsidRPr="00ED0BFF">
            <w:rPr>
              <w:rFonts w:ascii="DB Neo Office" w:hAnsi="DB Neo Office"/>
              <w:b/>
            </w:rPr>
            <w:t>02</w:t>
          </w:r>
          <w:r w:rsidRPr="00ED0BFF">
            <w:rPr>
              <w:rFonts w:ascii="DB Neo Office" w:hAnsi="DB Neo Office"/>
              <w:b/>
            </w:rPr>
            <w:t>V10</w:t>
          </w:r>
        </w:p>
      </w:tc>
      <w:tc>
        <w:tcPr>
          <w:tcW w:w="6236" w:type="dxa"/>
        </w:tcPr>
        <w:p w14:paraId="44174652" w14:textId="77777777" w:rsidR="008D30E9" w:rsidRPr="00ED0BFF" w:rsidRDefault="008D30E9" w:rsidP="0063518D">
          <w:pPr>
            <w:pStyle w:val="FuzeileRechts"/>
            <w:ind w:right="0"/>
            <w:rPr>
              <w:rFonts w:ascii="DB Neo Office" w:hAnsi="DB Neo Office"/>
            </w:rPr>
          </w:pPr>
          <w:r w:rsidRPr="00ED0BFF">
            <w:rPr>
              <w:rFonts w:ascii="DB Neo Office" w:hAnsi="DB Neo Office"/>
            </w:rPr>
            <w:t>Abnahmeniederschrift Arch.-/Ing.-Leistungen</w:t>
          </w:r>
        </w:p>
      </w:tc>
      <w:tc>
        <w:tcPr>
          <w:tcW w:w="1772" w:type="dxa"/>
        </w:tcPr>
        <w:p w14:paraId="4BF19141" w14:textId="77777777" w:rsidR="008D30E9" w:rsidRPr="00ED0BFF" w:rsidRDefault="008D30E9" w:rsidP="000A4F34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Neo Office" w:hAnsi="DB Neo Office"/>
            </w:rPr>
          </w:pPr>
          <w:r w:rsidRPr="00ED0BFF">
            <w:rPr>
              <w:rFonts w:ascii="DB Neo Office" w:hAnsi="DB Neo Office"/>
            </w:rPr>
            <w:t>Seite</w:t>
          </w:r>
          <w:r w:rsidR="000A4F34" w:rsidRPr="00ED0BFF">
            <w:rPr>
              <w:rFonts w:ascii="DB Neo Office" w:hAnsi="DB Neo Office"/>
            </w:rPr>
            <w:t xml:space="preserve"> </w:t>
          </w:r>
          <w:r w:rsidR="000A4F34" w:rsidRPr="00ED0BFF">
            <w:rPr>
              <w:rFonts w:ascii="DB Neo Office" w:hAnsi="DB Neo Office"/>
            </w:rPr>
            <w:fldChar w:fldCharType="begin"/>
          </w:r>
          <w:r w:rsidR="000A4F34" w:rsidRPr="00ED0BFF">
            <w:rPr>
              <w:rFonts w:ascii="DB Neo Office" w:hAnsi="DB Neo Office"/>
            </w:rPr>
            <w:instrText>PAGE  \* Arabic  \* MERGEFORMAT</w:instrText>
          </w:r>
          <w:r w:rsidR="000A4F34" w:rsidRPr="00ED0BFF">
            <w:rPr>
              <w:rFonts w:ascii="DB Neo Office" w:hAnsi="DB Neo Office"/>
            </w:rPr>
            <w:fldChar w:fldCharType="separate"/>
          </w:r>
          <w:r w:rsidR="0049634D" w:rsidRPr="00ED0BFF">
            <w:rPr>
              <w:rFonts w:ascii="DB Neo Office" w:hAnsi="DB Neo Office"/>
              <w:noProof/>
            </w:rPr>
            <w:t>1</w:t>
          </w:r>
          <w:r w:rsidR="000A4F34" w:rsidRPr="00ED0BFF">
            <w:rPr>
              <w:rFonts w:ascii="DB Neo Office" w:hAnsi="DB Neo Office"/>
            </w:rPr>
            <w:fldChar w:fldCharType="end"/>
          </w:r>
        </w:p>
      </w:tc>
    </w:tr>
    <w:tr w:rsidR="008D30E9" w:rsidRPr="00ED0BFF" w14:paraId="05639466" w14:textId="77777777" w:rsidTr="0063518D">
      <w:tc>
        <w:tcPr>
          <w:tcW w:w="1701" w:type="dxa"/>
        </w:tcPr>
        <w:p w14:paraId="73C2AFD4" w14:textId="77777777" w:rsidR="008D30E9" w:rsidRPr="00ED0BFF" w:rsidRDefault="008D30E9" w:rsidP="0063518D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14:paraId="0EE04ABC" w14:textId="0E3984F9" w:rsidR="008D30E9" w:rsidRPr="00ED0BFF" w:rsidRDefault="00ED0BFF" w:rsidP="0063518D">
          <w:pPr>
            <w:pStyle w:val="FuzeileRechts"/>
            <w:rPr>
              <w:rFonts w:ascii="DB Neo Office" w:hAnsi="DB Neo Office"/>
              <w:sz w:val="16"/>
            </w:rPr>
          </w:pPr>
          <w:r w:rsidRPr="00ED0BFF">
            <w:rPr>
              <w:rFonts w:ascii="DB Neo Office" w:hAnsi="DB Neo Office"/>
              <w:sz w:val="16"/>
              <w:szCs w:val="16"/>
            </w:rPr>
            <w:t>Fachautor: Roswitha Ott-Urban | FE.EI 5 | Tel.: 0721 9386275</w:t>
          </w:r>
          <w:r w:rsidR="000A4F34" w:rsidRPr="00ED0BFF">
            <w:rPr>
              <w:rFonts w:ascii="DB Neo Office" w:hAnsi="DB Neo 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14:paraId="4D9FC55E" w14:textId="7D94CAE3" w:rsidR="008D30E9" w:rsidRPr="00ED0BFF" w:rsidRDefault="009309BB" w:rsidP="000A4F34">
          <w:pPr>
            <w:pStyle w:val="FuzeileRechts"/>
            <w:ind w:right="0"/>
            <w:jc w:val="right"/>
            <w:rPr>
              <w:rFonts w:ascii="DB Neo Office" w:hAnsi="DB Neo Office"/>
              <w:sz w:val="16"/>
            </w:rPr>
          </w:pPr>
          <w:r w:rsidRPr="00ED0BFF">
            <w:rPr>
              <w:rFonts w:ascii="DB Neo Office" w:hAnsi="DB Neo Office"/>
              <w:sz w:val="16"/>
            </w:rPr>
            <w:t xml:space="preserve">Gültig ab: </w:t>
          </w:r>
          <w:r w:rsidR="00CB603E" w:rsidRPr="00ED0BFF">
            <w:rPr>
              <w:rFonts w:ascii="DB Neo Office" w:hAnsi="DB Neo Office"/>
              <w:sz w:val="16"/>
            </w:rPr>
            <w:t>15</w:t>
          </w:r>
          <w:r w:rsidR="008D30E9" w:rsidRPr="00ED0BFF">
            <w:rPr>
              <w:rFonts w:ascii="DB Neo Office" w:hAnsi="DB Neo Office"/>
              <w:sz w:val="16"/>
            </w:rPr>
            <w:t>.</w:t>
          </w:r>
          <w:r w:rsidR="00CB603E" w:rsidRPr="00ED0BFF">
            <w:rPr>
              <w:rFonts w:ascii="DB Neo Office" w:hAnsi="DB Neo Office"/>
              <w:sz w:val="16"/>
            </w:rPr>
            <w:t>12</w:t>
          </w:r>
          <w:r w:rsidR="008D30E9" w:rsidRPr="00ED0BFF">
            <w:rPr>
              <w:rFonts w:ascii="DB Neo Office" w:hAnsi="DB Neo Office"/>
              <w:sz w:val="16"/>
            </w:rPr>
            <w:t>.20</w:t>
          </w:r>
          <w:r w:rsidR="00CB603E" w:rsidRPr="00ED0BFF">
            <w:rPr>
              <w:rFonts w:ascii="DB Neo Office" w:hAnsi="DB Neo Office"/>
              <w:sz w:val="16"/>
            </w:rPr>
            <w:t>21</w:t>
          </w:r>
        </w:p>
      </w:tc>
    </w:tr>
  </w:tbl>
  <w:p w14:paraId="5840BA16" w14:textId="77777777" w:rsidR="00FD5FA7" w:rsidRPr="00ED0BFF" w:rsidRDefault="00FD5FA7" w:rsidP="000A4F34">
    <w:pPr>
      <w:pStyle w:val="Fuzeile"/>
      <w:rPr>
        <w:rFonts w:ascii="DB Neo Office" w:hAnsi="DB Neo Offic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FBE33" w14:textId="77777777" w:rsidR="008011CF" w:rsidRDefault="008011CF">
      <w:r>
        <w:separator/>
      </w:r>
    </w:p>
  </w:footnote>
  <w:footnote w:type="continuationSeparator" w:id="0">
    <w:p w14:paraId="30A08D0F" w14:textId="77777777" w:rsidR="008011CF" w:rsidRDefault="00801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FD5FA7" w14:paraId="39046AFF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6FBFCC35" w14:textId="77777777" w:rsidR="00FD5FA7" w:rsidRDefault="00FD5FA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2C0A00F2" w14:textId="77777777" w:rsidR="00FD5FA7" w:rsidRDefault="00FD5FA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16D308C7" w14:textId="77777777" w:rsidR="00FD5FA7" w:rsidRDefault="00FD5FA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FD5FA7" w14:paraId="12FD0EE1" w14:textId="77777777">
      <w:tc>
        <w:tcPr>
          <w:tcW w:w="6380" w:type="dxa"/>
          <w:gridSpan w:val="2"/>
        </w:tcPr>
        <w:p w14:paraId="79899505" w14:textId="77777777" w:rsidR="00FD5FA7" w:rsidRDefault="00FD5FA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2E26DF99" w14:textId="77777777" w:rsidR="00FD5FA7" w:rsidRDefault="00FD5FA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245CB0F3" w14:textId="77777777" w:rsidR="00FD5FA7" w:rsidRDefault="00FD5FA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113094D9" w14:textId="77777777" w:rsidR="00FD5FA7" w:rsidRDefault="00FD5FA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8FB68" w14:textId="77777777" w:rsidR="00FD5FA7" w:rsidRDefault="00FD5FA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BD15EC8"/>
    <w:multiLevelType w:val="multilevel"/>
    <w:tmpl w:val="C68A33B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(%2)"/>
      <w:lvlJc w:val="left"/>
      <w:pPr>
        <w:tabs>
          <w:tab w:val="num" w:pos="510"/>
        </w:tabs>
        <w:ind w:left="510" w:hanging="510"/>
      </w:pPr>
    </w:lvl>
    <w:lvl w:ilvl="2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lowerLetter"/>
      <w:lvlText w:val="%5)"/>
      <w:lvlJc w:val="left"/>
      <w:pPr>
        <w:tabs>
          <w:tab w:val="num" w:pos="1020"/>
        </w:tabs>
        <w:ind w:left="1020" w:hanging="510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6" w15:restartNumberingAfterBreak="0">
    <w:nsid w:val="1D3C3A30"/>
    <w:multiLevelType w:val="multilevel"/>
    <w:tmpl w:val="C68A33B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(%2)"/>
      <w:lvlJc w:val="left"/>
      <w:pPr>
        <w:tabs>
          <w:tab w:val="num" w:pos="510"/>
        </w:tabs>
        <w:ind w:left="510" w:hanging="510"/>
      </w:pPr>
    </w:lvl>
    <w:lvl w:ilvl="2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lowerLetter"/>
      <w:lvlText w:val="%5)"/>
      <w:lvlJc w:val="left"/>
      <w:pPr>
        <w:tabs>
          <w:tab w:val="num" w:pos="1020"/>
        </w:tabs>
        <w:ind w:left="1020" w:hanging="510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7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22067117"/>
    <w:multiLevelType w:val="singleLevel"/>
    <w:tmpl w:val="C22CA8FA"/>
    <w:lvl w:ilvl="0">
      <w:start w:val="1"/>
      <w:numFmt w:val="bullet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10" w15:restartNumberingAfterBreak="0">
    <w:nsid w:val="229E4898"/>
    <w:multiLevelType w:val="singleLevel"/>
    <w:tmpl w:val="ABBAA04A"/>
    <w:lvl w:ilvl="0">
      <w:start w:val="1"/>
      <w:numFmt w:val="none"/>
      <w:pStyle w:val="UnteraufzhlungmitStrich"/>
      <w:lvlText w:val="-"/>
      <w:lvlJc w:val="left"/>
      <w:pPr>
        <w:tabs>
          <w:tab w:val="num" w:pos="2041"/>
        </w:tabs>
        <w:ind w:left="2041" w:hanging="453"/>
      </w:pPr>
    </w:lvl>
  </w:abstractNum>
  <w:abstractNum w:abstractNumId="11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12" w15:restartNumberingAfterBreak="0">
    <w:nsid w:val="23FD5476"/>
    <w:multiLevelType w:val="multilevel"/>
    <w:tmpl w:val="6A105950"/>
    <w:lvl w:ilvl="0">
      <w:start w:val="1"/>
      <w:numFmt w:val="bullet"/>
      <w:lvlText w:val="-"/>
      <w:lvlJc w:val="left"/>
      <w:pPr>
        <w:tabs>
          <w:tab w:val="num" w:pos="1644"/>
        </w:tabs>
        <w:ind w:left="1644" w:hanging="595"/>
      </w:pPr>
      <w:rPr>
        <w:rFonts w:hint="default"/>
      </w:r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decimal"/>
      <w:lvlText w:val="%5."/>
      <w:lvlJc w:val="left"/>
      <w:pPr>
        <w:tabs>
          <w:tab w:val="num" w:pos="1588"/>
        </w:tabs>
        <w:ind w:left="1588" w:hanging="567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13" w15:restartNumberingAfterBreak="0">
    <w:nsid w:val="27701C24"/>
    <w:multiLevelType w:val="multilevel"/>
    <w:tmpl w:val="51A0BDB2"/>
    <w:lvl w:ilvl="0">
      <w:start w:val="1"/>
      <w:numFmt w:val="bullet"/>
      <w:lvlText w:val="-"/>
      <w:lvlJc w:val="left"/>
      <w:pPr>
        <w:tabs>
          <w:tab w:val="num" w:pos="1616"/>
        </w:tabs>
        <w:ind w:left="1616" w:hanging="595"/>
      </w:pPr>
      <w:rPr>
        <w:rFonts w:hint="default"/>
      </w:r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decimal"/>
      <w:lvlText w:val="%5."/>
      <w:lvlJc w:val="left"/>
      <w:pPr>
        <w:tabs>
          <w:tab w:val="num" w:pos="1588"/>
        </w:tabs>
        <w:ind w:left="1588" w:hanging="567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14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6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7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FB13527"/>
    <w:multiLevelType w:val="multilevel"/>
    <w:tmpl w:val="2048BD22"/>
    <w:lvl w:ilvl="0">
      <w:start w:val="1"/>
      <w:numFmt w:val="bullet"/>
      <w:lvlText w:val="-"/>
      <w:lvlJc w:val="left"/>
      <w:pPr>
        <w:tabs>
          <w:tab w:val="num" w:pos="1644"/>
        </w:tabs>
        <w:ind w:left="1644" w:hanging="623"/>
      </w:pPr>
      <w:rPr>
        <w:rFonts w:hint="default"/>
      </w:r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decimal"/>
      <w:lvlText w:val="%5."/>
      <w:lvlJc w:val="left"/>
      <w:pPr>
        <w:tabs>
          <w:tab w:val="num" w:pos="1588"/>
        </w:tabs>
        <w:ind w:left="1588" w:hanging="567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19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6486B67"/>
    <w:multiLevelType w:val="singleLevel"/>
    <w:tmpl w:val="D420614E"/>
    <w:lvl w:ilvl="0">
      <w:start w:val="1"/>
      <w:numFmt w:val="decimal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21" w15:restartNumberingAfterBreak="0">
    <w:nsid w:val="4C1044A0"/>
    <w:multiLevelType w:val="multilevel"/>
    <w:tmpl w:val="C68A33BE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AbsatzmitAbsatznummer"/>
      <w:lvlText w:val="(%2)"/>
      <w:lvlJc w:val="left"/>
      <w:pPr>
        <w:tabs>
          <w:tab w:val="num" w:pos="510"/>
        </w:tabs>
        <w:ind w:left="510" w:hanging="510"/>
      </w:pPr>
    </w:lvl>
    <w:lvl w:ilvl="2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lowerLetter"/>
      <w:pStyle w:val="UnterabsatzmitKleinbuchst"/>
      <w:lvlText w:val="%5)"/>
      <w:lvlJc w:val="left"/>
      <w:pPr>
        <w:tabs>
          <w:tab w:val="num" w:pos="1020"/>
        </w:tabs>
        <w:ind w:left="1020" w:hanging="510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22" w15:restartNumberingAfterBreak="0">
    <w:nsid w:val="563F74C7"/>
    <w:multiLevelType w:val="multilevel"/>
    <w:tmpl w:val="10FA8F3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lowerLetter"/>
      <w:lvlText w:val="%5)"/>
      <w:lvlJc w:val="left"/>
      <w:pPr>
        <w:tabs>
          <w:tab w:val="num" w:pos="1020"/>
        </w:tabs>
        <w:ind w:left="1020" w:hanging="453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23" w15:restartNumberingAfterBreak="0">
    <w:nsid w:val="5BB7395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F86E79"/>
    <w:multiLevelType w:val="singleLevel"/>
    <w:tmpl w:val="B660F3C4"/>
    <w:lvl w:ilvl="0">
      <w:start w:val="26"/>
      <w:numFmt w:val="bullet"/>
      <w:pStyle w:val="AufzhlungmitNummer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F6A2785"/>
    <w:multiLevelType w:val="multilevel"/>
    <w:tmpl w:val="63C050E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lowerLetter"/>
      <w:lvlText w:val="%4)"/>
      <w:lvlJc w:val="left"/>
      <w:pPr>
        <w:tabs>
          <w:tab w:val="num" w:pos="1020"/>
        </w:tabs>
        <w:ind w:left="1020" w:hanging="510"/>
      </w:pPr>
    </w:lvl>
    <w:lvl w:ilvl="4">
      <w:start w:val="1"/>
      <w:numFmt w:val="none"/>
      <w:lvlText w:val="-"/>
      <w:lvlJc w:val="left"/>
      <w:pPr>
        <w:tabs>
          <w:tab w:val="num" w:pos="1020"/>
        </w:tabs>
        <w:ind w:left="1020" w:hanging="453"/>
      </w:pPr>
    </w:lvl>
    <w:lvl w:ilvl="5">
      <w:start w:val="1"/>
      <w:numFmt w:val="decimal"/>
      <w:lvlText w:val="%6"/>
      <w:lvlJc w:val="left"/>
      <w:pPr>
        <w:tabs>
          <w:tab w:val="num" w:pos="1588"/>
        </w:tabs>
        <w:ind w:left="1588" w:hanging="567"/>
      </w:pPr>
    </w:lvl>
    <w:lvl w:ilvl="6">
      <w:start w:val="1"/>
      <w:numFmt w:val="none"/>
      <w:pStyle w:val="berschrift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suff w:val="nothing"/>
      <w:lvlText w:val="Tabelle %9:  "/>
      <w:lvlJc w:val="left"/>
      <w:pPr>
        <w:ind w:left="1134" w:hanging="1134"/>
      </w:pPr>
    </w:lvl>
  </w:abstractNum>
  <w:abstractNum w:abstractNumId="26" w15:restartNumberingAfterBreak="0">
    <w:nsid w:val="7B955C35"/>
    <w:multiLevelType w:val="singleLevel"/>
    <w:tmpl w:val="67BCF224"/>
    <w:lvl w:ilvl="0">
      <w:start w:val="1"/>
      <w:numFmt w:val="decimal"/>
      <w:lvlText w:val="%1)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</w:abstractNum>
  <w:abstractNum w:abstractNumId="27" w15:restartNumberingAfterBreak="0">
    <w:nsid w:val="7EB964FC"/>
    <w:multiLevelType w:val="singleLevel"/>
    <w:tmpl w:val="B0D6B8B2"/>
    <w:lvl w:ilvl="0">
      <w:start w:val="1"/>
      <w:numFmt w:val="none"/>
      <w:pStyle w:val="EinrckungmitStrich"/>
      <w:lvlText w:val="-"/>
      <w:lvlJc w:val="left"/>
      <w:pPr>
        <w:tabs>
          <w:tab w:val="num" w:pos="1021"/>
        </w:tabs>
        <w:ind w:left="1021" w:hanging="454"/>
      </w:pPr>
    </w:lvl>
  </w:abstractNum>
  <w:abstractNum w:abstractNumId="28" w15:restartNumberingAfterBreak="0">
    <w:nsid w:val="7F9B4444"/>
    <w:multiLevelType w:val="multilevel"/>
    <w:tmpl w:val="8746083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467286207">
    <w:abstractNumId w:val="0"/>
  </w:num>
  <w:num w:numId="2" w16cid:durableId="933826777">
    <w:abstractNumId w:val="1"/>
  </w:num>
  <w:num w:numId="3" w16cid:durableId="1193299095">
    <w:abstractNumId w:val="17"/>
  </w:num>
  <w:num w:numId="4" w16cid:durableId="215505260">
    <w:abstractNumId w:val="8"/>
  </w:num>
  <w:num w:numId="5" w16cid:durableId="269750742">
    <w:abstractNumId w:val="14"/>
  </w:num>
  <w:num w:numId="6" w16cid:durableId="860126572">
    <w:abstractNumId w:val="19"/>
  </w:num>
  <w:num w:numId="7" w16cid:durableId="98184796">
    <w:abstractNumId w:val="3"/>
  </w:num>
  <w:num w:numId="8" w16cid:durableId="2089107205">
    <w:abstractNumId w:val="24"/>
  </w:num>
  <w:num w:numId="9" w16cid:durableId="1410663201">
    <w:abstractNumId w:val="28"/>
  </w:num>
  <w:num w:numId="10" w16cid:durableId="1627158615">
    <w:abstractNumId w:val="4"/>
  </w:num>
  <w:num w:numId="11" w16cid:durableId="909197650">
    <w:abstractNumId w:val="15"/>
  </w:num>
  <w:num w:numId="12" w16cid:durableId="733354251">
    <w:abstractNumId w:val="11"/>
  </w:num>
  <w:num w:numId="13" w16cid:durableId="1567297378">
    <w:abstractNumId w:val="9"/>
  </w:num>
  <w:num w:numId="14" w16cid:durableId="2130662918">
    <w:abstractNumId w:val="20"/>
  </w:num>
  <w:num w:numId="15" w16cid:durableId="220604752">
    <w:abstractNumId w:val="2"/>
  </w:num>
  <w:num w:numId="16" w16cid:durableId="566231831">
    <w:abstractNumId w:val="16"/>
  </w:num>
  <w:num w:numId="17" w16cid:durableId="997418228">
    <w:abstractNumId w:val="7"/>
  </w:num>
  <w:num w:numId="18" w16cid:durableId="1527600136">
    <w:abstractNumId w:val="23"/>
  </w:num>
  <w:num w:numId="19" w16cid:durableId="1817532385">
    <w:abstractNumId w:val="26"/>
  </w:num>
  <w:num w:numId="20" w16cid:durableId="1008018044">
    <w:abstractNumId w:val="0"/>
  </w:num>
  <w:num w:numId="21" w16cid:durableId="873932569">
    <w:abstractNumId w:val="0"/>
  </w:num>
  <w:num w:numId="22" w16cid:durableId="1004431228">
    <w:abstractNumId w:val="25"/>
  </w:num>
  <w:num w:numId="23" w16cid:durableId="2061316475">
    <w:abstractNumId w:val="22"/>
  </w:num>
  <w:num w:numId="24" w16cid:durableId="1700429674">
    <w:abstractNumId w:val="0"/>
  </w:num>
  <w:num w:numId="25" w16cid:durableId="1981840624">
    <w:abstractNumId w:val="0"/>
  </w:num>
  <w:num w:numId="26" w16cid:durableId="1916356184">
    <w:abstractNumId w:val="27"/>
  </w:num>
  <w:num w:numId="27" w16cid:durableId="2136672435">
    <w:abstractNumId w:val="0"/>
  </w:num>
  <w:num w:numId="28" w16cid:durableId="823156765">
    <w:abstractNumId w:val="10"/>
  </w:num>
  <w:num w:numId="29" w16cid:durableId="1817717324">
    <w:abstractNumId w:val="21"/>
  </w:num>
  <w:num w:numId="30" w16cid:durableId="1878273664">
    <w:abstractNumId w:val="6"/>
  </w:num>
  <w:num w:numId="31" w16cid:durableId="898633029">
    <w:abstractNumId w:val="5"/>
  </w:num>
  <w:num w:numId="32" w16cid:durableId="300892055">
    <w:abstractNumId w:val="18"/>
  </w:num>
  <w:num w:numId="33" w16cid:durableId="407387995">
    <w:abstractNumId w:val="12"/>
  </w:num>
  <w:num w:numId="34" w16cid:durableId="16853549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tVersion" w:val="3.0.7"/>
    <w:docVar w:name="ModGrpVersion" w:val="105"/>
    <w:docVar w:name="neu" w:val="ja"/>
  </w:docVars>
  <w:rsids>
    <w:rsidRoot w:val="00EF507A"/>
    <w:rsid w:val="00001FC7"/>
    <w:rsid w:val="00006731"/>
    <w:rsid w:val="00013526"/>
    <w:rsid w:val="0003298B"/>
    <w:rsid w:val="00047B5A"/>
    <w:rsid w:val="0009409A"/>
    <w:rsid w:val="000A4F34"/>
    <w:rsid w:val="00117C6A"/>
    <w:rsid w:val="00117D8F"/>
    <w:rsid w:val="00141715"/>
    <w:rsid w:val="00156526"/>
    <w:rsid w:val="001D56F9"/>
    <w:rsid w:val="001E2CD0"/>
    <w:rsid w:val="00240606"/>
    <w:rsid w:val="002B04E9"/>
    <w:rsid w:val="002B2AE0"/>
    <w:rsid w:val="002C3721"/>
    <w:rsid w:val="00345EE6"/>
    <w:rsid w:val="00446E2E"/>
    <w:rsid w:val="00450B12"/>
    <w:rsid w:val="00487A60"/>
    <w:rsid w:val="0049634D"/>
    <w:rsid w:val="004F26C3"/>
    <w:rsid w:val="005819EF"/>
    <w:rsid w:val="005B7B6B"/>
    <w:rsid w:val="005E4681"/>
    <w:rsid w:val="006D43C2"/>
    <w:rsid w:val="006F349E"/>
    <w:rsid w:val="00714946"/>
    <w:rsid w:val="007307AC"/>
    <w:rsid w:val="00742F9C"/>
    <w:rsid w:val="00765D61"/>
    <w:rsid w:val="00766715"/>
    <w:rsid w:val="00795B90"/>
    <w:rsid w:val="008011CF"/>
    <w:rsid w:val="008733BF"/>
    <w:rsid w:val="0088481F"/>
    <w:rsid w:val="008D30E9"/>
    <w:rsid w:val="008F5B6F"/>
    <w:rsid w:val="009309BB"/>
    <w:rsid w:val="009F0C93"/>
    <w:rsid w:val="00A31875"/>
    <w:rsid w:val="00A44AE8"/>
    <w:rsid w:val="00B54B7A"/>
    <w:rsid w:val="00BD4A8E"/>
    <w:rsid w:val="00C270B5"/>
    <w:rsid w:val="00C77442"/>
    <w:rsid w:val="00CB603E"/>
    <w:rsid w:val="00DB20E5"/>
    <w:rsid w:val="00DF75DA"/>
    <w:rsid w:val="00E00B31"/>
    <w:rsid w:val="00E41A02"/>
    <w:rsid w:val="00E42CA4"/>
    <w:rsid w:val="00E71AEA"/>
    <w:rsid w:val="00ED0BFF"/>
    <w:rsid w:val="00EF507A"/>
    <w:rsid w:val="00F0244A"/>
    <w:rsid w:val="00F45087"/>
    <w:rsid w:val="00F8027A"/>
    <w:rsid w:val="00F842F8"/>
    <w:rsid w:val="00FD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0C77B666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D4A8E"/>
    <w:rPr>
      <w:rFonts w:ascii="DB Office" w:hAnsi="DB Office"/>
      <w:sz w:val="22"/>
    </w:rPr>
  </w:style>
  <w:style w:type="paragraph" w:styleId="berschrift1">
    <w:name w:val="heading 1"/>
    <w:basedOn w:val="Standard"/>
    <w:next w:val="Standard"/>
    <w:qFormat/>
    <w:rsid w:val="00BD4A8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rsid w:val="00BD4A8E"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rsid w:val="00BD4A8E"/>
    <w:pPr>
      <w:numPr>
        <w:ilvl w:val="6"/>
        <w:numId w:val="22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rsid w:val="00BD4A8E"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BD4A8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BD4A8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basedOn w:val="Absatz-Standardschriftart"/>
    <w:semiHidden/>
    <w:rsid w:val="00BD4A8E"/>
    <w:rPr>
      <w:rFonts w:ascii="DB Office" w:hAnsi="DB Office"/>
      <w:vertAlign w:val="superscript"/>
    </w:rPr>
  </w:style>
  <w:style w:type="paragraph" w:styleId="Funotentext">
    <w:name w:val="footnote text"/>
    <w:basedOn w:val="Standard"/>
    <w:semiHidden/>
    <w:rsid w:val="00BD4A8E"/>
    <w:rPr>
      <w:sz w:val="20"/>
    </w:rPr>
  </w:style>
  <w:style w:type="paragraph" w:styleId="Dokumentstruktur">
    <w:name w:val="Document Map"/>
    <w:basedOn w:val="Standard"/>
    <w:semiHidden/>
    <w:rsid w:val="00BD4A8E"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rsid w:val="00BD4A8E"/>
    <w:pPr>
      <w:framePr w:w="567" w:h="397" w:hRule="exact" w:hSpace="142" w:wrap="around" w:vAnchor="page" w:hAnchor="page" w:x="10286" w:y="863"/>
    </w:pPr>
    <w:rPr>
      <w:rFonts w:ascii="Times New Roman" w:hAnsi="Times New Roman"/>
    </w:rPr>
  </w:style>
  <w:style w:type="paragraph" w:customStyle="1" w:styleId="FuzeileRechts">
    <w:name w:val="FußzeileRechts"/>
    <w:basedOn w:val="Fuzeile"/>
    <w:rsid w:val="00BD4A8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</w:style>
  <w:style w:type="paragraph" w:customStyle="1" w:styleId="KopfzeileRechts">
    <w:name w:val="KopfzeileRechts"/>
    <w:basedOn w:val="Kopfzeile"/>
    <w:rsid w:val="00BD4A8E"/>
    <w:pPr>
      <w:spacing w:before="120" w:after="120"/>
      <w:ind w:right="-1985"/>
    </w:pPr>
    <w:rPr>
      <w:b/>
    </w:rPr>
  </w:style>
  <w:style w:type="paragraph" w:customStyle="1" w:styleId="UnterabsatzmitKleinbuchst">
    <w:name w:val="Unterabsatz mit Kleinbuchst."/>
    <w:rsid w:val="00BD4A8E"/>
    <w:pPr>
      <w:numPr>
        <w:ilvl w:val="4"/>
        <w:numId w:val="29"/>
      </w:numPr>
      <w:spacing w:after="120"/>
      <w:jc w:val="both"/>
      <w:outlineLvl w:val="4"/>
    </w:pPr>
    <w:rPr>
      <w:rFonts w:ascii="DB Office" w:hAnsi="DB Office"/>
      <w:sz w:val="22"/>
    </w:rPr>
  </w:style>
  <w:style w:type="paragraph" w:customStyle="1" w:styleId="Unterabschnittsberschrift">
    <w:name w:val="Unterabschnittsüberschrift"/>
    <w:basedOn w:val="Abschnittsberschrift"/>
    <w:next w:val="Randvermerk"/>
    <w:rsid w:val="00BD4A8E"/>
    <w:pPr>
      <w:numPr>
        <w:numId w:val="0"/>
      </w:numPr>
      <w:spacing w:after="240"/>
      <w:ind w:left="510"/>
      <w:outlineLvl w:val="9"/>
    </w:pPr>
    <w:rPr>
      <w:sz w:val="24"/>
    </w:rPr>
  </w:style>
  <w:style w:type="paragraph" w:customStyle="1" w:styleId="FuzeileLinks">
    <w:name w:val="FußzeileLinks"/>
    <w:basedOn w:val="Fuzeile"/>
    <w:rsid w:val="00BD4A8E"/>
    <w:pPr>
      <w:tabs>
        <w:tab w:val="clear" w:pos="4536"/>
        <w:tab w:val="clear" w:pos="9072"/>
        <w:tab w:val="left" w:pos="851"/>
        <w:tab w:val="right" w:pos="6237"/>
      </w:tabs>
      <w:ind w:left="-2155"/>
    </w:pPr>
  </w:style>
  <w:style w:type="paragraph" w:customStyle="1" w:styleId="KopfzeileNummern">
    <w:name w:val="KopfzeileNummern"/>
    <w:basedOn w:val="KopfzeileRechts"/>
    <w:rsid w:val="00BD4A8E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rsid w:val="00BD4A8E"/>
    <w:pPr>
      <w:widowControl w:val="0"/>
      <w:numPr>
        <w:ilvl w:val="3"/>
        <w:numId w:val="29"/>
      </w:numPr>
      <w:spacing w:after="120"/>
      <w:jc w:val="both"/>
      <w:outlineLvl w:val="3"/>
    </w:pPr>
    <w:rPr>
      <w:rFonts w:ascii="DB Office" w:hAnsi="DB Office"/>
      <w:noProof/>
      <w:sz w:val="22"/>
    </w:rPr>
  </w:style>
  <w:style w:type="paragraph" w:customStyle="1" w:styleId="Abschnittsberschrift">
    <w:name w:val="Abschnittsüberschrift"/>
    <w:basedOn w:val="berschrift1"/>
    <w:next w:val="Randvermerk"/>
    <w:rsid w:val="00BD4A8E"/>
    <w:pPr>
      <w:keepNext w:val="0"/>
      <w:numPr>
        <w:numId w:val="29"/>
      </w:numPr>
      <w:spacing w:after="120"/>
    </w:pPr>
    <w:rPr>
      <w:rFonts w:ascii="DB Office" w:hAnsi="DB Office"/>
    </w:rPr>
  </w:style>
  <w:style w:type="paragraph" w:customStyle="1" w:styleId="AbsatzmitAbsatznummer">
    <w:name w:val="Absatz mit Absatznummer"/>
    <w:basedOn w:val="Standard"/>
    <w:next w:val="Randvermerk"/>
    <w:rsid w:val="00BD4A8E"/>
    <w:pPr>
      <w:numPr>
        <w:ilvl w:val="1"/>
        <w:numId w:val="29"/>
      </w:numPr>
      <w:spacing w:after="120"/>
      <w:jc w:val="both"/>
      <w:outlineLvl w:val="1"/>
    </w:pPr>
  </w:style>
  <w:style w:type="paragraph" w:customStyle="1" w:styleId="Absatzeingerckt">
    <w:name w:val="Absatz eingerückt"/>
    <w:rsid w:val="00BD4A8E"/>
    <w:pPr>
      <w:spacing w:after="120"/>
      <w:ind w:left="510"/>
      <w:jc w:val="both"/>
    </w:pPr>
    <w:rPr>
      <w:rFonts w:ascii="DB Office" w:hAnsi="DB Office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rsid w:val="00BD4A8E"/>
    <w:pPr>
      <w:spacing w:after="120"/>
      <w:ind w:left="1021"/>
      <w:jc w:val="both"/>
    </w:pPr>
    <w:rPr>
      <w:rFonts w:ascii="DB Office" w:hAnsi="DB Office"/>
      <w:sz w:val="22"/>
    </w:rPr>
  </w:style>
  <w:style w:type="paragraph" w:customStyle="1" w:styleId="EinrckungmitStrich">
    <w:name w:val="Einrückung mit Strich"/>
    <w:rsid w:val="00BD4A8E"/>
    <w:pPr>
      <w:numPr>
        <w:numId w:val="26"/>
      </w:numPr>
      <w:spacing w:after="120"/>
      <w:jc w:val="both"/>
      <w:outlineLvl w:val="4"/>
    </w:pPr>
    <w:rPr>
      <w:rFonts w:ascii="DB Office" w:hAnsi="DB Office"/>
      <w:sz w:val="22"/>
    </w:rPr>
  </w:style>
  <w:style w:type="paragraph" w:customStyle="1" w:styleId="AufzhlungmitNummer">
    <w:name w:val="Aufzählung mit Nummer"/>
    <w:rsid w:val="00BD4A8E"/>
    <w:pPr>
      <w:numPr>
        <w:ilvl w:val="4"/>
        <w:numId w:val="8"/>
      </w:numPr>
      <w:spacing w:after="120"/>
      <w:jc w:val="both"/>
      <w:outlineLvl w:val="4"/>
    </w:pPr>
    <w:rPr>
      <w:rFonts w:ascii="DB Office" w:hAnsi="DB Office"/>
      <w:sz w:val="22"/>
    </w:rPr>
  </w:style>
  <w:style w:type="paragraph" w:customStyle="1" w:styleId="Aufzhlungeingerckt">
    <w:name w:val="Aufzählung eingerückt"/>
    <w:rsid w:val="00BD4A8E"/>
    <w:pPr>
      <w:spacing w:after="120"/>
      <w:ind w:left="1588"/>
      <w:jc w:val="both"/>
      <w:outlineLvl w:val="4"/>
    </w:pPr>
    <w:rPr>
      <w:rFonts w:ascii="DB Office" w:hAnsi="DB Office"/>
      <w:sz w:val="22"/>
    </w:rPr>
  </w:style>
  <w:style w:type="paragraph" w:customStyle="1" w:styleId="UnteraufzhlungmitStrich">
    <w:name w:val="Unteraufzählung mit Strich"/>
    <w:rsid w:val="00BD4A8E"/>
    <w:pPr>
      <w:numPr>
        <w:numId w:val="28"/>
      </w:numPr>
      <w:spacing w:after="120"/>
      <w:jc w:val="both"/>
    </w:pPr>
    <w:rPr>
      <w:rFonts w:ascii="DB Office" w:hAnsi="DB Office"/>
      <w:sz w:val="22"/>
    </w:rPr>
  </w:style>
  <w:style w:type="paragraph" w:customStyle="1" w:styleId="Unteraufzhlungeingerckt">
    <w:name w:val="Unteraufzählung eingerückt"/>
    <w:rsid w:val="00BD4A8E"/>
    <w:pPr>
      <w:spacing w:after="120"/>
      <w:ind w:left="2041"/>
      <w:jc w:val="both"/>
    </w:pPr>
    <w:rPr>
      <w:rFonts w:ascii="DB Office" w:hAnsi="DB Office"/>
      <w:sz w:val="22"/>
    </w:rPr>
  </w:style>
  <w:style w:type="paragraph" w:customStyle="1" w:styleId="Randvermerk">
    <w:name w:val="Randvermerk"/>
    <w:next w:val="AbsatzmitAbsatznummer"/>
    <w:rsid w:val="00BD4A8E"/>
    <w:pPr>
      <w:keepNext/>
      <w:framePr w:w="1588" w:hSpace="397" w:vSpace="142" w:wrap="around" w:vAnchor="text" w:hAnchor="page" w:xAlign="outside" w:y="1"/>
    </w:pPr>
    <w:rPr>
      <w:rFonts w:ascii="DB Office" w:hAnsi="DB Office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customStyle="1" w:styleId="EinrckungmitAnstrich">
    <w:name w:val="Einrückung mit Anstrich"/>
    <w:pPr>
      <w:tabs>
        <w:tab w:val="left" w:pos="964"/>
      </w:tabs>
      <w:spacing w:line="240" w:lineRule="exact"/>
      <w:ind w:left="964" w:hanging="454"/>
      <w:jc w:val="both"/>
    </w:pPr>
    <w:rPr>
      <w:rFonts w:ascii="Arial" w:hAnsi="Arial"/>
      <w:sz w:val="22"/>
    </w:rPr>
  </w:style>
  <w:style w:type="character" w:styleId="Kommentarzeichen">
    <w:name w:val="annotation reference"/>
    <w:basedOn w:val="Absatz-Standardschriftart"/>
    <w:semiHidden/>
    <w:rsid w:val="00BD4A8E"/>
    <w:rPr>
      <w:sz w:val="16"/>
    </w:rPr>
  </w:style>
  <w:style w:type="paragraph" w:styleId="Verzeichnis1">
    <w:name w:val="toc 1"/>
    <w:basedOn w:val="Standard"/>
    <w:next w:val="Standard"/>
    <w:autoRedefine/>
    <w:semiHidden/>
    <w:rsid w:val="00BD4A8E"/>
    <w:pPr>
      <w:tabs>
        <w:tab w:val="right" w:pos="8222"/>
      </w:tabs>
      <w:spacing w:before="240" w:after="60"/>
    </w:pPr>
    <w:rPr>
      <w:rFonts w:ascii="Tahoma" w:hAnsi="Tahoma"/>
    </w:rPr>
  </w:style>
  <w:style w:type="paragraph" w:styleId="Index1">
    <w:name w:val="index 1"/>
    <w:basedOn w:val="Standard"/>
    <w:next w:val="Standard"/>
    <w:autoRedefine/>
    <w:semiHidden/>
    <w:rsid w:val="00BD4A8E"/>
    <w:pPr>
      <w:tabs>
        <w:tab w:val="right" w:pos="8222"/>
      </w:tabs>
      <w:spacing w:before="240" w:after="60"/>
    </w:pPr>
  </w:style>
  <w:style w:type="paragraph" w:styleId="Kommentartext">
    <w:name w:val="annotation text"/>
    <w:basedOn w:val="Standard"/>
    <w:semiHidden/>
    <w:rsid w:val="00BD4A8E"/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30E9"/>
    <w:rPr>
      <w:rFonts w:ascii="DB Office" w:hAnsi="DB Office"/>
      <w:sz w:val="22"/>
    </w:rPr>
  </w:style>
  <w:style w:type="paragraph" w:styleId="Sprechblasentext">
    <w:name w:val="Balloon Text"/>
    <w:basedOn w:val="Standard"/>
    <w:link w:val="SprechblasentextZchn"/>
    <w:rsid w:val="008D30E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D30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Microsoft\Office\DBVorlagen\Regelwerk2000\regelwerk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lcf76f155ced4ddcb4097134ff3c332f xmlns="d7995283-6d24-4946-b7ea-8265136b65f1">
      <Terms xmlns="http://schemas.microsoft.com/office/infopath/2007/PartnerControls"/>
    </lcf76f155ced4ddcb4097134ff3c332f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F355F-1146-4698-AEC0-592C1F64B5E8}"/>
</file>

<file path=customXml/itemProps2.xml><?xml version="1.0" encoding="utf-8"?>
<ds:datastoreItem xmlns:ds="http://schemas.openxmlformats.org/officeDocument/2006/customXml" ds:itemID="{0088EE6E-A5DC-4EFA-9F16-FA9F7E978DA7}">
  <ds:schemaRefs>
    <ds:schemaRef ds:uri="http://purl.org/dc/elements/1.1/"/>
    <ds:schemaRef ds:uri="http://purl.org/dc/terms/"/>
    <ds:schemaRef ds:uri="00832c4e-62c6-4f0d-97b8-f5cdf959b77a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8806c2e-f47d-4c6d-a03c-7cb00631fdfc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884B13E-4C5D-496E-913E-514058143E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F509D9-05C7-43FE-8B12-4704862B6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regelwerk.dot</Template>
  <TotalTime>0</TotalTime>
  <Pages>1</Pages>
  <Words>163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Abnahmenied.</vt:lpstr>
    </vt:vector>
  </TitlesOfParts>
  <Company>DB AG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Abnahmenied.</dc:title>
  <dc:creator>Dr. Thomas Schriek</dc:creator>
  <cp:lastModifiedBy>Rene Magill</cp:lastModifiedBy>
  <cp:revision>4</cp:revision>
  <cp:lastPrinted>2011-03-14T10:00:00Z</cp:lastPrinted>
  <dcterms:created xsi:type="dcterms:W3CDTF">2025-11-03T14:09:00Z</dcterms:created>
  <dcterms:modified xsi:type="dcterms:W3CDTF">2026-06-10T08:36:00Z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